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97" w:rsidRPr="0048079D" w:rsidRDefault="00E13943" w:rsidP="009D5C3D">
      <w:pPr>
        <w:bidi w:val="0"/>
        <w:spacing w:line="312" w:lineRule="auto"/>
        <w:jc w:val="center"/>
        <w:rPr>
          <w:rFonts w:cs="IranNastaliq"/>
        </w:rPr>
      </w:pPr>
      <w:bookmarkStart w:id="0" w:name="OLE_LINK64"/>
      <w:bookmarkStart w:id="1" w:name="OLE_LINK65"/>
      <w:bookmarkStart w:id="2" w:name="OLE_LINK282"/>
      <w:bookmarkStart w:id="3" w:name="OLE_LINK283"/>
      <w:bookmarkStart w:id="4" w:name="OLE_LINK327"/>
      <w:bookmarkStart w:id="5" w:name="OLE_LINK197"/>
      <w:bookmarkStart w:id="6" w:name="OLE_LINK198"/>
      <w:bookmarkStart w:id="7" w:name="OLE_LINK45"/>
      <w:bookmarkStart w:id="8" w:name="OLE_LINK46"/>
      <w:r>
        <w:rPr>
          <w:rFonts w:cs="IranNastaliq"/>
          <w:noProof/>
        </w:rPr>
        <w:drawing>
          <wp:inline distT="0" distB="0" distL="0" distR="0" wp14:anchorId="75E3CBE0" wp14:editId="3F11529A">
            <wp:extent cx="1554480" cy="1575773"/>
            <wp:effectExtent l="0" t="0" r="762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ayamNoor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644" cy="159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B1F" w:rsidRPr="00E13943" w:rsidRDefault="00A46B1F" w:rsidP="009D5C3D">
      <w:pPr>
        <w:spacing w:line="312" w:lineRule="auto"/>
        <w:jc w:val="center"/>
        <w:rPr>
          <w:rFonts w:eastAsia="Times New Roman" w:cs="B Nazanin"/>
          <w:sz w:val="16"/>
          <w:szCs w:val="36"/>
          <w:lang w:bidi="fa-IR"/>
        </w:rPr>
      </w:pPr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دانشگاه </w:t>
      </w:r>
      <w:proofErr w:type="spellStart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>پيام</w:t>
      </w:r>
      <w:proofErr w:type="spellEnd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 نور</w:t>
      </w:r>
    </w:p>
    <w:p w:rsidR="00A46B1F" w:rsidRDefault="00915FCB" w:rsidP="009D5C3D">
      <w:pPr>
        <w:spacing w:line="312" w:lineRule="auto"/>
        <w:jc w:val="center"/>
        <w:rPr>
          <w:rFonts w:eastAsia="+mn-ea" w:cs="B Nazanin"/>
          <w:kern w:val="24"/>
          <w:sz w:val="16"/>
          <w:lang w:bidi="fa-IR"/>
        </w:rPr>
      </w:pPr>
      <w:proofErr w:type="spellStart"/>
      <w:r w:rsidRPr="00E13943">
        <w:rPr>
          <w:rFonts w:eastAsia="+mn-ea" w:cs="B Nazanin" w:hint="cs"/>
          <w:kern w:val="24"/>
          <w:sz w:val="16"/>
          <w:rtl/>
          <w:lang w:bidi="fa-IR"/>
        </w:rPr>
        <w:t>مركز</w:t>
      </w:r>
      <w:r w:rsidR="00A46B1F" w:rsidRPr="00E13943">
        <w:rPr>
          <w:rFonts w:eastAsia="+mn-ea" w:cs="B Nazanin"/>
          <w:kern w:val="24"/>
          <w:sz w:val="16"/>
          <w:rtl/>
          <w:lang w:bidi="fa-IR"/>
        </w:rPr>
        <w:t>اصفهان</w:t>
      </w:r>
      <w:proofErr w:type="spellEnd"/>
    </w:p>
    <w:p w:rsidR="00E13943" w:rsidRPr="00E13943" w:rsidRDefault="00E13943" w:rsidP="009D5C3D">
      <w:pPr>
        <w:spacing w:line="312" w:lineRule="auto"/>
        <w:jc w:val="center"/>
        <w:rPr>
          <w:rFonts w:eastAsia="Times New Roman" w:cs="B Nazanin"/>
          <w:sz w:val="16"/>
          <w:rtl/>
          <w:lang w:bidi="fa-IR"/>
        </w:rPr>
      </w:pPr>
    </w:p>
    <w:p w:rsidR="00F85397" w:rsidRPr="00E13943" w:rsidRDefault="00D218DD" w:rsidP="00E13943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پروژه کارشناسی</w:t>
      </w:r>
    </w:p>
    <w:p w:rsidR="00F85397" w:rsidRPr="00E13943" w:rsidRDefault="00F85397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F85397" w:rsidRPr="00E13943" w:rsidRDefault="00E13943" w:rsidP="00D218DD">
      <w:pPr>
        <w:spacing w:line="312" w:lineRule="auto"/>
        <w:jc w:val="center"/>
        <w:rPr>
          <w:rFonts w:eastAsia="+mn-ea" w:cs="B Titr"/>
          <w:b/>
          <w:bCs/>
          <w:kern w:val="24"/>
          <w:sz w:val="16"/>
          <w:szCs w:val="36"/>
          <w:rtl/>
          <w:lang w:bidi="fa-IR"/>
        </w:rPr>
      </w:pPr>
      <w:bookmarkStart w:id="9" w:name="OLE_LINK115"/>
      <w:bookmarkStart w:id="10" w:name="OLE_LINK116"/>
      <w:r w:rsidRPr="00E13943">
        <w:rPr>
          <w:rFonts w:eastAsia="+mn-ea" w:cs="B Titr" w:hint="cs"/>
          <w:b/>
          <w:bCs/>
          <w:kern w:val="24"/>
          <w:sz w:val="18"/>
          <w:szCs w:val="40"/>
          <w:rtl/>
          <w:lang w:bidi="fa-IR"/>
        </w:rPr>
        <w:t xml:space="preserve">عنوان </w:t>
      </w:r>
      <w:r w:rsidR="00D218DD">
        <w:rPr>
          <w:rFonts w:eastAsia="+mn-ea" w:cs="B Titr" w:hint="cs"/>
          <w:b/>
          <w:bCs/>
          <w:kern w:val="24"/>
          <w:sz w:val="18"/>
          <w:szCs w:val="40"/>
          <w:rtl/>
          <w:lang w:bidi="fa-IR"/>
        </w:rPr>
        <w:t>پروژه</w:t>
      </w:r>
    </w:p>
    <w:bookmarkEnd w:id="9"/>
    <w:bookmarkEnd w:id="10"/>
    <w:p w:rsidR="00A46B1F" w:rsidRPr="00E13943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A46B1F" w:rsidRPr="00E13943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استاد راهنما</w:t>
      </w:r>
      <w:r w:rsidR="0021400D"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:</w:t>
      </w:r>
    </w:p>
    <w:p w:rsidR="00F85397" w:rsidRPr="00E13943" w:rsidRDefault="00A46B1F" w:rsidP="00E13943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proofErr w:type="spellStart"/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دكتر</w:t>
      </w:r>
      <w:proofErr w:type="spellEnd"/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 </w:t>
      </w:r>
      <w:r w:rsidR="00E13943"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محمدرضا </w:t>
      </w:r>
      <w:proofErr w:type="spellStart"/>
      <w:r w:rsidR="00E13943"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نيرومند</w:t>
      </w:r>
      <w:proofErr w:type="spellEnd"/>
    </w:p>
    <w:p w:rsidR="00E13943" w:rsidRPr="00E13943" w:rsidRDefault="00E13943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F85397" w:rsidRDefault="00E13943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نام و نام خانوادگی:</w:t>
      </w:r>
    </w:p>
    <w:p w:rsidR="00E13943" w:rsidRPr="00E13943" w:rsidRDefault="0067262A" w:rsidP="009D5C3D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..... </w:t>
      </w:r>
    </w:p>
    <w:p w:rsidR="00A46B1F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 xml:space="preserve">شماره </w:t>
      </w:r>
      <w:proofErr w:type="spellStart"/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دانشجويي</w:t>
      </w:r>
      <w:proofErr w:type="spellEnd"/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:</w:t>
      </w:r>
    </w:p>
    <w:p w:rsidR="00E13943" w:rsidRPr="00E13943" w:rsidRDefault="00E13943" w:rsidP="009D5C3D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.....</w:t>
      </w:r>
    </w:p>
    <w:p w:rsidR="006B5C05" w:rsidRPr="0067262A" w:rsidRDefault="007D485C" w:rsidP="0067262A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  <w:sectPr w:rsidR="006B5C05" w:rsidRPr="0067262A" w:rsidSect="006E36F1">
          <w:footerReference w:type="even" r:id="rId8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1701" w:bottom="1701" w:left="1701" w:header="720" w:footer="720" w:gutter="0"/>
          <w:pgNumType w:fmt="arabicAbjad"/>
          <w:cols w:space="720"/>
          <w:titlePg/>
          <w:rtlGutter/>
          <w:docGrid w:linePitch="360"/>
        </w:sectPr>
      </w:pPr>
      <w:r w:rsidRPr="00E13943">
        <w:rPr>
          <w:rFonts w:eastAsia="+mn-ea" w:cs="B Nazanin" w:hint="cs"/>
          <w:noProof/>
          <w:kern w:val="24"/>
          <w:sz w:val="16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9AAC19" wp14:editId="46C8FFDE">
                <wp:simplePos x="0" y="0"/>
                <wp:positionH relativeFrom="column">
                  <wp:posOffset>2514600</wp:posOffset>
                </wp:positionH>
                <wp:positionV relativeFrom="paragraph">
                  <wp:posOffset>1021080</wp:posOffset>
                </wp:positionV>
                <wp:extent cx="669290" cy="685800"/>
                <wp:effectExtent l="3810" t="0" r="3175" b="1905"/>
                <wp:wrapNone/>
                <wp:docPr id="14" name="Text Box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Pr="00911CAC" w:rsidRDefault="007D485C" w:rsidP="00F85397">
                            <w:r w:rsidRPr="00911CAC">
                              <w:rPr>
                                <w:noProof/>
                              </w:rPr>
                              <w:drawing>
                                <wp:inline distT="0" distB="0" distL="0" distR="0" wp14:anchorId="04661280" wp14:editId="5AE07770">
                                  <wp:extent cx="487680" cy="495300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68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9AAC19" id="_x0000_t202" coordsize="21600,21600" o:spt="202" path="m,l,21600r21600,l21600,xe">
                <v:stroke joinstyle="miter"/>
                <v:path gradientshapeok="t" o:connecttype="rect"/>
              </v:shapetype>
              <v:shape id="Text Box 794" o:spid="_x0000_s1026" type="#_x0000_t202" style="position:absolute;left:0;text-align:left;margin-left:198pt;margin-top:80.4pt;width:52.7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" stroked="f">
                <v:textbox>
                  <w:txbxContent>
                    <w:p w:rsidR="00604AFA" w:rsidRPr="00911CAC" w:rsidRDefault="007D485C" w:rsidP="00F85397">
                      <w:r w:rsidRPr="00911CAC">
                        <w:rPr>
                          <w:noProof/>
                        </w:rPr>
                        <w:drawing>
                          <wp:inline distT="0" distB="0" distL="0" distR="0" wp14:anchorId="04661280" wp14:editId="5AE07770">
                            <wp:extent cx="487680" cy="495300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768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13943">
        <w:rPr>
          <w:rFonts w:eastAsia="+mn-ea" w:cs="B Nazanin"/>
          <w:noProof/>
          <w:kern w:val="24"/>
          <w:sz w:val="1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CB7C0" wp14:editId="0AF1FAE6">
                <wp:simplePos x="0" y="0"/>
                <wp:positionH relativeFrom="column">
                  <wp:posOffset>2286000</wp:posOffset>
                </wp:positionH>
                <wp:positionV relativeFrom="paragraph">
                  <wp:posOffset>322580</wp:posOffset>
                </wp:positionV>
                <wp:extent cx="914400" cy="914400"/>
                <wp:effectExtent l="3810" t="4445" r="0" b="0"/>
                <wp:wrapNone/>
                <wp:docPr id="13" name="Text Box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F8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CB7C0" id="Text Box 792" o:spid="_x0000_s1027" type="#_x0000_t202" style="position:absolute;left:0;text-align:left;margin-left:180pt;margin-top:25.4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" stroked="f">
                <v:textbox>
                  <w:txbxContent>
                    <w:p w:rsidR="00604AFA" w:rsidRDefault="00604AFA" w:rsidP="00F85397"/>
                  </w:txbxContent>
                </v:textbox>
              </v:shape>
            </w:pict>
          </mc:Fallback>
        </mc:AlternateContent>
      </w:r>
      <w:r w:rsidR="00E13943"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تابستان 1397</w:t>
      </w:r>
      <w:bookmarkEnd w:id="0"/>
      <w:bookmarkEnd w:id="1"/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Mitra"/>
          <w:b/>
          <w:bCs/>
          <w:noProof/>
        </w:rPr>
        <w:drawing>
          <wp:inline distT="0" distB="0" distL="0" distR="0">
            <wp:extent cx="5400040" cy="38417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esme-allah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11"/>
                    <a:stretch/>
                  </pic:blipFill>
                  <pic:spPr bwMode="auto">
                    <a:xfrm>
                      <a:off x="0" y="0"/>
                      <a:ext cx="5400040" cy="3841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2"/>
    <w:bookmarkEnd w:id="3"/>
    <w:bookmarkEnd w:id="4"/>
    <w:p w:rsidR="00377EF7" w:rsidRPr="0048079D" w:rsidRDefault="00377EF7" w:rsidP="009D5C3D">
      <w:pPr>
        <w:spacing w:line="312" w:lineRule="auto"/>
        <w:jc w:val="center"/>
        <w:rPr>
          <w:rFonts w:eastAsia="Times New Roman" w:cs="B Nazanin"/>
          <w:szCs w:val="24"/>
        </w:rPr>
      </w:pPr>
    </w:p>
    <w:p w:rsidR="00377EF7" w:rsidRPr="007D485C" w:rsidRDefault="007D485C" w:rsidP="009D5C3D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rFonts w:eastAsia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2639695</wp:posOffset>
                </wp:positionV>
                <wp:extent cx="685800" cy="571500"/>
                <wp:effectExtent l="3810" t="4445" r="0" b="0"/>
                <wp:wrapNone/>
                <wp:docPr id="1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28" type="#_x0000_t202" style="position:absolute;left:0;text-align:left;margin-left:180pt;margin-top:207.85pt;width:54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p w:rsidR="00377EF7" w:rsidRDefault="00377EF7" w:rsidP="009D5C3D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262A" w:rsidRDefault="0067262A">
      <w:pPr>
        <w:bidi w:val="0"/>
        <w:jc w:val="left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</w:p>
    <w:p w:rsidR="00377EF7" w:rsidRPr="0048079D" w:rsidRDefault="00377EF7" w:rsidP="00707666">
      <w:pPr>
        <w:spacing w:line="312" w:lineRule="auto"/>
        <w:ind w:hanging="17"/>
        <w:jc w:val="lowKashida"/>
        <w:rPr>
          <w:rFonts w:eastAsia="Times New Roman" w:cs="Mitra"/>
          <w:b/>
          <w:bCs/>
          <w:rtl/>
          <w:lang w:bidi="fa-IR"/>
        </w:rPr>
      </w:pPr>
      <w:bookmarkStart w:id="11" w:name="OLE_LINK619"/>
      <w:bookmarkStart w:id="12" w:name="OLE_LINK632"/>
      <w:proofErr w:type="spellStart"/>
      <w:r w:rsidRPr="0048079D">
        <w:rPr>
          <w:rFonts w:eastAsia="Times New Roman" w:cs="Mitra" w:hint="cs"/>
          <w:b/>
          <w:bCs/>
          <w:rtl/>
          <w:lang w:bidi="fa-IR"/>
        </w:rPr>
        <w:lastRenderedPageBreak/>
        <w:t>چکيده</w:t>
      </w:r>
      <w:proofErr w:type="spellEnd"/>
    </w:p>
    <w:p w:rsidR="007E1A72" w:rsidRPr="0048079D" w:rsidRDefault="0067262A" w:rsidP="009F0111">
      <w:pPr>
        <w:spacing w:line="312" w:lineRule="auto"/>
        <w:jc w:val="lowKashida"/>
        <w:rPr>
          <w:rFonts w:eastAsia="Times New Roman" w:cs="B Mitra"/>
          <w:rtl/>
          <w:lang w:bidi="fa-IR"/>
        </w:rPr>
      </w:pPr>
      <w:bookmarkStart w:id="13" w:name="OLE_LINK199"/>
      <w:bookmarkStart w:id="14" w:name="OLE_LINK196"/>
      <w:proofErr w:type="spellStart"/>
      <w:r>
        <w:rPr>
          <w:rFonts w:eastAsia="Times New Roman" w:cs="B Mitra" w:hint="cs"/>
          <w:rtl/>
          <w:lang w:bidi="fa-IR"/>
        </w:rPr>
        <w:t>چکيده</w:t>
      </w:r>
      <w:proofErr w:type="spellEnd"/>
      <w:r>
        <w:rPr>
          <w:rFonts w:eastAsia="Times New Roman" w:cs="B Mitra" w:hint="cs"/>
          <w:rtl/>
          <w:lang w:bidi="fa-IR"/>
        </w:rPr>
        <w:t xml:space="preserve"> ای از گزارش را در حد 10 سطر بنویسید.</w:t>
      </w:r>
    </w:p>
    <w:bookmarkEnd w:id="11"/>
    <w:bookmarkEnd w:id="12"/>
    <w:bookmarkEnd w:id="13"/>
    <w:bookmarkEnd w:id="14"/>
    <w:p w:rsidR="00D10EDC" w:rsidRPr="007D485C" w:rsidRDefault="007D485C" w:rsidP="008A5714">
      <w:pPr>
        <w:spacing w:line="312" w:lineRule="auto"/>
        <w:jc w:val="lowKashida"/>
        <w:rPr>
          <w:rFonts w:eastAsia="Times New Roman"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2455545</wp:posOffset>
                </wp:positionV>
                <wp:extent cx="838200" cy="800100"/>
                <wp:effectExtent l="1905" t="1905" r="0" b="0"/>
                <wp:wrapSquare wrapText="bothSides"/>
                <wp:docPr id="1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0E6F84">
                            <w:pPr>
                              <w:spacing w:line="312" w:lineRule="auto"/>
                              <w:jc w:val="center"/>
                              <w:rPr>
                                <w:rFonts w:eastAsia="Times New Roman" w:cs="Mitra"/>
                                <w:rtl/>
                                <w:lang w:bidi="fa-IR"/>
                              </w:rPr>
                            </w:pPr>
                          </w:p>
                          <w:p w:rsidR="00604AFA" w:rsidRPr="00877AA0" w:rsidRDefault="00604AFA" w:rsidP="00D10EDC">
                            <w:pPr>
                              <w:spacing w:line="312" w:lineRule="auto"/>
                              <w:jc w:val="center"/>
                              <w:rPr>
                                <w:rFonts w:cs="Mitr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031" type="#_x0000_t202" style="position:absolute;left:0;text-align:left;margin-left:190.35pt;margin-top:193.35pt;width:66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" stroked="f">
                <v:textbox>
                  <w:txbxContent>
                    <w:p w:rsidR="00604AFA" w:rsidRDefault="00604AFA" w:rsidP="000E6F84">
                      <w:pPr>
                        <w:spacing w:line="312" w:lineRule="auto"/>
                        <w:jc w:val="center"/>
                        <w:rPr>
                          <w:rFonts w:eastAsia="Times New Roman" w:cs="Mitra"/>
                          <w:rtl/>
                          <w:lang w:bidi="fa-IR"/>
                        </w:rPr>
                      </w:pPr>
                    </w:p>
                    <w:p w:rsidR="00604AFA" w:rsidRPr="00877AA0" w:rsidRDefault="00604AFA" w:rsidP="00D10EDC">
                      <w:pPr>
                        <w:spacing w:line="312" w:lineRule="auto"/>
                        <w:jc w:val="center"/>
                        <w:rPr>
                          <w:rFonts w:cs="Mitr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673735</wp:posOffset>
                </wp:positionV>
                <wp:extent cx="669290" cy="685800"/>
                <wp:effectExtent l="1905" t="1270" r="0" b="0"/>
                <wp:wrapNone/>
                <wp:docPr id="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32" type="#_x0000_t202" style="position:absolute;left:0;text-align:left;margin-left:127.35pt;margin-top:53.05pt;width:52.7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p w:rsidR="00377EF7" w:rsidRPr="007D485C" w:rsidRDefault="007D485C" w:rsidP="00707666">
      <w:pPr>
        <w:spacing w:line="312" w:lineRule="auto"/>
        <w:jc w:val="lowKashida"/>
        <w:rPr>
          <w:rFonts w:eastAsia="Times New Roman"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377EF7" w:rsidRPr="007D485C" w:rsidSect="006E36F1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1701" w:bottom="1701" w:left="1701" w:header="720" w:footer="720" w:gutter="0"/>
          <w:pgNumType w:fmt="arabicAbjad" w:start="1"/>
          <w:cols w:space="720"/>
          <w:rtlGutter/>
          <w:docGrid w:linePitch="360"/>
        </w:sectPr>
      </w:pP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2718435</wp:posOffset>
                </wp:positionV>
                <wp:extent cx="671830" cy="587375"/>
                <wp:effectExtent l="0" t="0" r="0" b="3810"/>
                <wp:wrapNone/>
                <wp:docPr id="8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Pr="00911CAC" w:rsidRDefault="007D485C" w:rsidP="00377EF7">
                            <w:r w:rsidRPr="00911CA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7680" cy="495300"/>
                                  <wp:effectExtent l="0" t="0" r="762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68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33" type="#_x0000_t202" style="position:absolute;left:0;text-align:left;margin-left:169.65pt;margin-top:214.05pt;width:52.9pt;height:46.25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" stroked="f">
                <v:textbox style="mso-fit-shape-to-text:t">
                  <w:txbxContent>
                    <w:p w:rsidR="00604AFA" w:rsidRPr="00911CAC" w:rsidRDefault="007D485C" w:rsidP="00377EF7">
                      <w:r w:rsidRPr="00911CAC">
                        <w:rPr>
                          <w:noProof/>
                        </w:rPr>
                        <w:drawing>
                          <wp:inline distT="0" distB="0" distL="0" distR="0">
                            <wp:extent cx="487680" cy="495300"/>
                            <wp:effectExtent l="0" t="0" r="762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768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2056765</wp:posOffset>
                </wp:positionV>
                <wp:extent cx="669290" cy="685800"/>
                <wp:effectExtent l="3810" t="4445" r="3175" b="0"/>
                <wp:wrapNone/>
                <wp:docPr id="7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34" type="#_x0000_t202" style="position:absolute;left:0;text-align:left;margin-left:186pt;margin-top:161.95pt;width:52.7pt;height:5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3298825</wp:posOffset>
                </wp:positionV>
                <wp:extent cx="457200" cy="342900"/>
                <wp:effectExtent l="3810" t="0" r="0" b="1270"/>
                <wp:wrapNone/>
                <wp:docPr id="6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35" type="#_x0000_t202" style="position:absolute;left:0;text-align:left;margin-left:198pt;margin-top:259.75pt;width:36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bookmarkEnd w:id="5"/>
    <w:bookmarkEnd w:id="6"/>
    <w:p w:rsidR="00B5277F" w:rsidRPr="0067262A" w:rsidRDefault="00B5277F" w:rsidP="008A5714">
      <w:pPr>
        <w:tabs>
          <w:tab w:val="right" w:leader="dot" w:pos="8503"/>
        </w:tabs>
        <w:spacing w:line="312" w:lineRule="auto"/>
        <w:jc w:val="center"/>
        <w:rPr>
          <w:rFonts w:eastAsia="Times New Roman" w:cs="B Nazanin"/>
          <w:b/>
          <w:bCs/>
          <w:lang w:bidi="fa-IR"/>
        </w:rPr>
      </w:pPr>
      <w:r w:rsidRPr="0067262A">
        <w:rPr>
          <w:rFonts w:eastAsia="Times New Roman" w:cs="B Nazanin" w:hint="cs"/>
          <w:b/>
          <w:bCs/>
          <w:rtl/>
          <w:lang w:bidi="fa-IR"/>
        </w:rPr>
        <w:lastRenderedPageBreak/>
        <w:t>فهرست مطالب</w:t>
      </w:r>
    </w:p>
    <w:p w:rsidR="00B5277F" w:rsidRPr="0067262A" w:rsidRDefault="00B5277F" w:rsidP="00707666">
      <w:pPr>
        <w:pBdr>
          <w:bottom w:val="single" w:sz="12" w:space="1" w:color="auto"/>
        </w:pBdr>
        <w:spacing w:line="312" w:lineRule="auto"/>
        <w:jc w:val="lowKashida"/>
        <w:rPr>
          <w:rFonts w:eastAsia="Times New Roman" w:cs="B Nazanin"/>
          <w:b/>
          <w:bCs/>
          <w:rtl/>
          <w:lang w:bidi="fa-IR"/>
        </w:rPr>
      </w:pPr>
      <w:r w:rsidRPr="0067262A">
        <w:rPr>
          <w:rFonts w:eastAsia="Times New Roman" w:cs="B Nazanin" w:hint="cs"/>
          <w:b/>
          <w:bCs/>
          <w:rtl/>
          <w:lang w:bidi="fa-IR"/>
        </w:rPr>
        <w:t>عنوان                                                                                                                   صفحه</w:t>
      </w:r>
    </w:p>
    <w:p w:rsidR="00B1011A" w:rsidRPr="00845A34" w:rsidRDefault="00B5277F" w:rsidP="00B1011A">
      <w:pPr>
        <w:pStyle w:val="TOC1"/>
        <w:rPr>
          <w:rFonts w:eastAsia="Times New Roman" w:cs="B Nazanin"/>
          <w:b w:val="0"/>
          <w:bCs w:val="0"/>
          <w:noProof/>
          <w:color w:val="000000" w:themeColor="text1"/>
          <w:sz w:val="24"/>
        </w:rPr>
      </w:pPr>
      <w:r w:rsidRPr="0067262A">
        <w:rPr>
          <w:rFonts w:cs="B Nazanin"/>
          <w:b w:val="0"/>
          <w:bCs w:val="0"/>
          <w:sz w:val="24"/>
          <w:rtl/>
        </w:rPr>
        <w:fldChar w:fldCharType="begin"/>
      </w:r>
      <w:r w:rsidRPr="0067262A">
        <w:rPr>
          <w:rFonts w:cs="B Nazanin"/>
          <w:b w:val="0"/>
          <w:bCs w:val="0"/>
          <w:sz w:val="24"/>
          <w:rtl/>
        </w:rPr>
        <w:instrText xml:space="preserve"> </w:instrText>
      </w:r>
      <w:r w:rsidRPr="0067262A">
        <w:rPr>
          <w:rFonts w:cs="B Nazanin" w:hint="cs"/>
          <w:b w:val="0"/>
          <w:bCs w:val="0"/>
          <w:sz w:val="24"/>
        </w:rPr>
        <w:instrText>TOC</w:instrText>
      </w:r>
      <w:r w:rsidRPr="0067262A">
        <w:rPr>
          <w:rFonts w:cs="B Nazanin" w:hint="cs"/>
          <w:b w:val="0"/>
          <w:bCs w:val="0"/>
          <w:sz w:val="24"/>
          <w:rtl/>
        </w:rPr>
        <w:instrText xml:space="preserve"> \</w:instrText>
      </w:r>
      <w:r w:rsidRPr="0067262A">
        <w:rPr>
          <w:rFonts w:cs="B Nazanin" w:hint="cs"/>
          <w:b w:val="0"/>
          <w:bCs w:val="0"/>
          <w:sz w:val="24"/>
        </w:rPr>
        <w:instrText>o "1-3" \h \z \u</w:instrText>
      </w:r>
      <w:r w:rsidRPr="0067262A">
        <w:rPr>
          <w:rFonts w:cs="B Nazanin"/>
          <w:b w:val="0"/>
          <w:bCs w:val="0"/>
          <w:sz w:val="24"/>
          <w:rtl/>
        </w:rPr>
        <w:instrText xml:space="preserve"> </w:instrText>
      </w:r>
      <w:r w:rsidRPr="0067262A">
        <w:rPr>
          <w:rFonts w:cs="B Nazanin"/>
          <w:b w:val="0"/>
          <w:bCs w:val="0"/>
          <w:sz w:val="24"/>
          <w:rtl/>
        </w:rPr>
        <w:fldChar w:fldCharType="separate"/>
      </w:r>
      <w:hyperlink w:anchor="_Toc505674599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فصل اول: مقدمه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instrText xml:space="preserve"> PAGEREF _Toc505674599 \h </w:instrTex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b w:val="0"/>
            <w:bCs w:val="0"/>
            <w:noProof/>
            <w:webHidden/>
            <w:color w:val="000000" w:themeColor="text1"/>
            <w:sz w:val="24"/>
            <w:rtl/>
          </w:rPr>
          <w:t>3</w: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B1011A" w:rsidRPr="00845A34" w:rsidRDefault="00263313" w:rsidP="00B1011A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1-1- پيشگفتار</w:t>
        </w:r>
        <w:r w:rsidR="00B1011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noProof/>
            <w:webHidden/>
            <w:color w:val="000000" w:themeColor="text1"/>
            <w:sz w:val="24"/>
          </w:rPr>
          <w:instrText xml:space="preserve"> PAGEREF _Toc505674600 \h </w:instrTex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noProof/>
            <w:webHidden/>
            <w:color w:val="000000" w:themeColor="text1"/>
            <w:sz w:val="24"/>
            <w:rtl/>
          </w:rPr>
          <w:t>3</w: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B1011A" w:rsidRPr="00845A34" w:rsidRDefault="00263313" w:rsidP="00D218DD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1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فصل دوم: </w:t>
        </w:r>
        <w:r w:rsidR="00D218DD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 xml:space="preserve"> </w:t>
        </w:r>
        <w:r w:rsidR="00F25CAF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</w:rPr>
          <w:t>معرفی فرآيند يا دستگاه مورد بررسی</w:t>
        </w:r>
        <w:bookmarkStart w:id="15" w:name="_GoBack"/>
        <w:bookmarkEnd w:id="15"/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instrText xml:space="preserve"> PAGEREF _Toc505674601 \h </w:instrTex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b w:val="0"/>
            <w:bCs w:val="0"/>
            <w:noProof/>
            <w:webHidden/>
            <w:color w:val="000000" w:themeColor="text1"/>
            <w:sz w:val="24"/>
            <w:rtl/>
          </w:rPr>
          <w:t>4</w: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67262A" w:rsidRPr="00845A34" w:rsidRDefault="00263313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3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Style w:val="Hyperlink"/>
          <w:rFonts w:cs="B Nazanin"/>
          <w:noProof/>
          <w:color w:val="000000" w:themeColor="text1"/>
          <w:sz w:val="24"/>
          <w:u w:val="none"/>
          <w:rtl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D218DD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 xml:space="preserve"> 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4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Style w:val="Hyperlink"/>
          <w:rFonts w:cs="B Nazanin"/>
          <w:noProof/>
          <w:color w:val="000000" w:themeColor="text1"/>
          <w:sz w:val="24"/>
          <w:u w:val="none"/>
          <w:rtl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D218DD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 xml:space="preserve"> 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5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D218DD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 xml:space="preserve"> 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10</w:t>
      </w:r>
    </w:p>
    <w:p w:rsidR="00B1011A" w:rsidRPr="00845A34" w:rsidRDefault="00263313" w:rsidP="00D218DD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2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t xml:space="preserve">فصل سوم: </w:t>
        </w:r>
        <w:r w:rsidR="00D218DD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</w:rPr>
          <w:t xml:space="preserve">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</w:rPr>
          <w:t xml:space="preserve"> 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11</w:t>
      </w:r>
    </w:p>
    <w:p w:rsidR="0067262A" w:rsidRPr="00845A34" w:rsidRDefault="00263313" w:rsidP="00845A34">
      <w:pPr>
        <w:pStyle w:val="TOC2"/>
        <w:tabs>
          <w:tab w:val="right" w:leader="dot" w:pos="8494"/>
        </w:tabs>
        <w:rPr>
          <w:rFonts w:cs="B Nazanin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12</w:t>
      </w:r>
    </w:p>
    <w:p w:rsidR="00B1011A" w:rsidRPr="00845A34" w:rsidRDefault="00263313" w:rsidP="00D218DD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فصل چهارم: نتيجه‌گيري و پيشنهاد</w: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ا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ت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42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Fonts w:cs="B Nazanin" w:hint="cs"/>
          <w:noProof/>
          <w:color w:val="000000" w:themeColor="text1"/>
          <w:sz w:val="24"/>
          <w:rtl/>
        </w:rPr>
        <w:t>42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نتيجه گيری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43</w:t>
      </w:r>
    </w:p>
    <w:p w:rsidR="0067262A" w:rsidRPr="00845A34" w:rsidRDefault="00263313" w:rsidP="00D218DD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پيشنهادات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44</w:t>
      </w:r>
    </w:p>
    <w:p w:rsidR="00845A34" w:rsidRPr="00845A34" w:rsidRDefault="00263313" w:rsidP="00D218DD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845A34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منابع</w:t>
        </w:r>
        <w:r w:rsidR="00845A34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45</w:t>
      </w:r>
    </w:p>
    <w:p w:rsidR="00845A34" w:rsidRPr="00845A34" w:rsidRDefault="00263313" w:rsidP="00D218DD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845A34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پيوست 1</w:t>
        </w:r>
        <w:r w:rsidR="00845A34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D218DD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50</w:t>
      </w:r>
    </w:p>
    <w:p w:rsidR="0067262A" w:rsidRPr="0067262A" w:rsidRDefault="0067262A" w:rsidP="0067262A">
      <w:pPr>
        <w:rPr>
          <w:lang w:bidi="fa-IR"/>
        </w:rPr>
      </w:pPr>
    </w:p>
    <w:p w:rsidR="007713FB" w:rsidRPr="0048079D" w:rsidRDefault="00B5277F" w:rsidP="00B1011A">
      <w:pPr>
        <w:tabs>
          <w:tab w:val="right" w:leader="dot" w:pos="8503"/>
        </w:tabs>
        <w:spacing w:line="312" w:lineRule="auto"/>
        <w:jc w:val="lowKashida"/>
        <w:rPr>
          <w:rFonts w:eastAsia="Times New Roman" w:cs="Mitra"/>
          <w:szCs w:val="24"/>
          <w:rtl/>
          <w:lang w:bidi="fa-IR"/>
        </w:rPr>
      </w:pPr>
      <w:r w:rsidRPr="0067262A">
        <w:rPr>
          <w:rFonts w:cs="B Nazanin"/>
          <w:szCs w:val="24"/>
          <w:rtl/>
          <w:lang w:bidi="fa-IR"/>
        </w:rPr>
        <w:fldChar w:fldCharType="end"/>
      </w:r>
    </w:p>
    <w:p w:rsidR="00B40FA0" w:rsidRPr="007D485C" w:rsidRDefault="007713FB" w:rsidP="00B40FA0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rtl/>
          <w:lang w:bidi="fa-IR"/>
        </w:rPr>
        <w:br w:type="page"/>
      </w:r>
      <w:bookmarkStart w:id="16" w:name="OLE_LINK103"/>
      <w:bookmarkStart w:id="17" w:name="OLE_LINK104"/>
      <w:r w:rsidR="00B40FA0" w:rsidRPr="007D485C"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</w:t>
      </w:r>
    </w:p>
    <w:p w:rsidR="00041E28" w:rsidRPr="0048079D" w:rsidRDefault="00041E28" w:rsidP="00707666">
      <w:pPr>
        <w:spacing w:line="312" w:lineRule="auto"/>
        <w:jc w:val="lowKashida"/>
        <w:outlineLvl w:val="0"/>
        <w:rPr>
          <w:rFonts w:cs="Mitra"/>
          <w:color w:val="FFFFFF"/>
          <w:rtl/>
        </w:rPr>
      </w:pPr>
      <w:bookmarkStart w:id="18" w:name="_Toc168401250"/>
      <w:bookmarkStart w:id="19" w:name="_Toc168401694"/>
      <w:bookmarkStart w:id="20" w:name="_Toc168401942"/>
      <w:bookmarkStart w:id="21" w:name="_Toc168402102"/>
      <w:bookmarkStart w:id="22" w:name="_Toc168402172"/>
      <w:bookmarkStart w:id="23" w:name="_Toc168402241"/>
      <w:bookmarkStart w:id="24" w:name="_Toc168402370"/>
      <w:bookmarkStart w:id="25" w:name="_Toc168402428"/>
      <w:bookmarkStart w:id="26" w:name="_Toc168403082"/>
      <w:bookmarkStart w:id="27" w:name="_Toc168461300"/>
      <w:bookmarkStart w:id="28" w:name="_Toc168464937"/>
      <w:bookmarkStart w:id="29" w:name="_Toc168472174"/>
      <w:bookmarkStart w:id="30" w:name="_Toc168472226"/>
      <w:bookmarkStart w:id="31" w:name="_Toc168472378"/>
      <w:bookmarkStart w:id="32" w:name="_Toc168472420"/>
      <w:bookmarkStart w:id="33" w:name="_Toc168495428"/>
      <w:bookmarkStart w:id="34" w:name="_Toc168495585"/>
      <w:bookmarkStart w:id="35" w:name="_Toc168495649"/>
      <w:bookmarkStart w:id="36" w:name="_Toc330499933"/>
      <w:bookmarkStart w:id="37" w:name="_Toc330539897"/>
      <w:bookmarkStart w:id="38" w:name="_Toc505674599"/>
      <w:bookmarkStart w:id="39" w:name="_Toc274598089"/>
      <w:bookmarkStart w:id="40" w:name="_Toc251756960"/>
      <w:bookmarkStart w:id="41" w:name="OLE_LINK5"/>
      <w:bookmarkStart w:id="42" w:name="OLE_LINK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8079D">
        <w:rPr>
          <w:rFonts w:cs="Mitra" w:hint="cs"/>
          <w:color w:val="FFFFFF"/>
          <w:rtl/>
        </w:rPr>
        <w:t>صل اول: مقدمه</w:t>
      </w:r>
      <w:bookmarkEnd w:id="36"/>
      <w:bookmarkEnd w:id="37"/>
      <w:bookmarkEnd w:id="38"/>
      <w:r w:rsidRPr="0048079D">
        <w:rPr>
          <w:rFonts w:cs="Mitra" w:hint="cs"/>
          <w:color w:val="FFFFFF"/>
          <w:rtl/>
        </w:rPr>
        <w:t xml:space="preserve"> </w:t>
      </w:r>
    </w:p>
    <w:p w:rsidR="00041E28" w:rsidRPr="00F5789A" w:rsidRDefault="00041E28" w:rsidP="00707666">
      <w:pPr>
        <w:spacing w:line="312" w:lineRule="auto"/>
        <w:jc w:val="lowKashida"/>
        <w:outlineLvl w:val="0"/>
        <w:rPr>
          <w:rFonts w:cs="Mitra"/>
          <w:color w:val="FFFFFF"/>
          <w:rtl/>
        </w:rPr>
      </w:pPr>
    </w:p>
    <w:p w:rsidR="00041E28" w:rsidRPr="0048079D" w:rsidRDefault="00041E28" w:rsidP="00707666">
      <w:pPr>
        <w:spacing w:line="312" w:lineRule="auto"/>
        <w:jc w:val="lowKashida"/>
        <w:rPr>
          <w:rFonts w:cs="Mitra"/>
          <w:highlight w:val="yellow"/>
          <w:rtl/>
          <w:lang w:bidi="fa-IR"/>
        </w:rPr>
      </w:pPr>
    </w:p>
    <w:p w:rsidR="00270503" w:rsidRPr="0048079D" w:rsidRDefault="00270503" w:rsidP="00707666">
      <w:pPr>
        <w:spacing w:line="312" w:lineRule="auto"/>
        <w:jc w:val="lowKashida"/>
        <w:rPr>
          <w:rFonts w:cs="Mitra"/>
          <w:highlight w:val="yellow"/>
          <w:rtl/>
        </w:rPr>
      </w:pPr>
    </w:p>
    <w:p w:rsidR="00AE3257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فصل اول</w:t>
      </w:r>
    </w:p>
    <w:p w:rsidR="00962145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مقدمه</w:t>
      </w: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P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F4221C" w:rsidRPr="00962145" w:rsidRDefault="00F4221C" w:rsidP="00707666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  <w:lang w:bidi="fa-IR"/>
        </w:rPr>
      </w:pPr>
      <w:bookmarkStart w:id="43" w:name="_Toc313024842"/>
      <w:bookmarkStart w:id="44" w:name="_Toc313049423"/>
      <w:bookmarkStart w:id="45" w:name="_Toc316768031"/>
      <w:bookmarkStart w:id="46" w:name="_Toc317548976"/>
      <w:bookmarkStart w:id="47" w:name="_Toc317553615"/>
      <w:bookmarkStart w:id="48" w:name="_Toc330486285"/>
      <w:bookmarkStart w:id="49" w:name="_Toc330486762"/>
      <w:bookmarkStart w:id="50" w:name="_Toc330494816"/>
      <w:bookmarkStart w:id="51" w:name="_Toc330499934"/>
      <w:bookmarkStart w:id="52" w:name="_Toc330539898"/>
      <w:bookmarkStart w:id="53" w:name="_Toc505674600"/>
      <w:bookmarkStart w:id="54" w:name="OLE_LINK51"/>
      <w:bookmarkStart w:id="55" w:name="OLE_LINK52"/>
      <w:r w:rsidRPr="00962145">
        <w:rPr>
          <w:rFonts w:eastAsia="Times New Roman" w:cs="B Nazanin" w:hint="cs"/>
          <w:b/>
          <w:bCs/>
          <w:sz w:val="22"/>
          <w:rtl/>
        </w:rPr>
        <w:t>1-1- پيشگفتار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End w:id="39"/>
    <w:bookmarkEnd w:id="40"/>
    <w:bookmarkEnd w:id="41"/>
    <w:bookmarkEnd w:id="42"/>
    <w:bookmarkEnd w:id="54"/>
    <w:bookmarkEnd w:id="55"/>
    <w:p w:rsidR="004B26D6" w:rsidRPr="00962145" w:rsidRDefault="00962145" w:rsidP="00D218DD">
      <w:pPr>
        <w:spacing w:line="312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962145">
        <w:rPr>
          <w:rFonts w:eastAsia="Times New Roman" w:cs="B Nazanin" w:hint="cs"/>
          <w:sz w:val="26"/>
          <w:szCs w:val="26"/>
          <w:rtl/>
        </w:rPr>
        <w:t xml:space="preserve">در حد نصف صفحه به معرفی هدف از </w:t>
      </w:r>
      <w:r w:rsidR="00D218DD">
        <w:rPr>
          <w:rFonts w:eastAsia="Times New Roman" w:cs="B Nazanin" w:hint="cs"/>
          <w:sz w:val="26"/>
          <w:szCs w:val="26"/>
          <w:rtl/>
        </w:rPr>
        <w:t>انجام اين پروژه</w:t>
      </w:r>
      <w:r w:rsidRPr="00962145">
        <w:rPr>
          <w:rFonts w:eastAsia="Times New Roman" w:cs="B Nazanin" w:hint="cs"/>
          <w:sz w:val="26"/>
          <w:szCs w:val="26"/>
          <w:rtl/>
        </w:rPr>
        <w:t xml:space="preserve">، </w:t>
      </w:r>
      <w:r w:rsidR="00D218DD">
        <w:rPr>
          <w:rFonts w:eastAsia="Times New Roman" w:cs="B Nazanin" w:hint="cs"/>
          <w:sz w:val="26"/>
          <w:szCs w:val="26"/>
          <w:rtl/>
        </w:rPr>
        <w:t>اهميت آن</w:t>
      </w:r>
      <w:r w:rsidRPr="00962145">
        <w:rPr>
          <w:rFonts w:eastAsia="Times New Roman" w:cs="B Nazanin" w:hint="cs"/>
          <w:sz w:val="26"/>
          <w:szCs w:val="26"/>
          <w:rtl/>
        </w:rPr>
        <w:t xml:space="preserve"> و محتوای فصل های مختلف بپردازيد.</w:t>
      </w: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  <w:bookmarkStart w:id="56" w:name="_Toc401868416"/>
      <w:bookmarkStart w:id="57" w:name="_Toc436910507"/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</w:p>
    <w:p w:rsidR="00962145" w:rsidRDefault="00962145" w:rsidP="00962145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فصل دوم</w:t>
      </w:r>
    </w:p>
    <w:p w:rsidR="00962145" w:rsidRPr="00962145" w:rsidRDefault="00962145" w:rsidP="00D218DD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 xml:space="preserve">معرفی </w:t>
      </w:r>
      <w:r w:rsidR="00D218DD">
        <w:rPr>
          <w:rFonts w:cs="B Titr" w:hint="cs"/>
          <w:b/>
          <w:bCs/>
          <w:sz w:val="28"/>
          <w:szCs w:val="32"/>
          <w:rtl/>
        </w:rPr>
        <w:t>فرآيند يا دستگاه مورد بررسی</w:t>
      </w:r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</w:p>
    <w:bookmarkEnd w:id="56"/>
    <w:bookmarkEnd w:id="57"/>
    <w:p w:rsidR="00DB435F" w:rsidRDefault="00DB435F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Pr="00962145" w:rsidRDefault="00962145" w:rsidP="00962145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  <w:lang w:bidi="fa-IR"/>
        </w:rPr>
      </w:pPr>
      <w:r>
        <w:rPr>
          <w:rFonts w:eastAsia="Times New Roman" w:cs="B Nazanin" w:hint="cs"/>
          <w:b/>
          <w:bCs/>
          <w:sz w:val="22"/>
          <w:rtl/>
        </w:rPr>
        <w:t>2</w:t>
      </w:r>
      <w:r w:rsidRPr="00962145">
        <w:rPr>
          <w:rFonts w:eastAsia="Times New Roman" w:cs="B Nazanin" w:hint="cs"/>
          <w:b/>
          <w:bCs/>
          <w:sz w:val="22"/>
          <w:rtl/>
        </w:rPr>
        <w:t xml:space="preserve">-1- </w:t>
      </w:r>
      <w:r>
        <w:rPr>
          <w:rFonts w:eastAsia="Times New Roman" w:cs="B Nazanin" w:hint="cs"/>
          <w:b/>
          <w:bCs/>
          <w:sz w:val="22"/>
          <w:rtl/>
        </w:rPr>
        <w:t>مقدمه</w:t>
      </w: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D82594" w:rsidRPr="00962145" w:rsidRDefault="00962145" w:rsidP="00BF21EE">
      <w:pPr>
        <w:spacing w:line="312" w:lineRule="auto"/>
        <w:jc w:val="lowKashida"/>
        <w:rPr>
          <w:rFonts w:cs="B Nazanin"/>
          <w:color w:val="FFFFFF"/>
          <w:rtl/>
        </w:rPr>
      </w:pPr>
      <w:r>
        <w:rPr>
          <w:rFonts w:cs="B Nazanin" w:hint="cs"/>
          <w:rtl/>
          <w:lang w:bidi="fa-IR"/>
        </w:rPr>
        <w:t xml:space="preserve">در مقدمه هر فصل، در حد نصف </w:t>
      </w:r>
      <w:r w:rsidR="00BF21EE">
        <w:rPr>
          <w:rFonts w:cs="B Nazanin" w:hint="cs"/>
          <w:rtl/>
          <w:lang w:bidi="fa-IR"/>
        </w:rPr>
        <w:t xml:space="preserve">صفحه به معرفی محتوای آن فصل </w:t>
      </w:r>
      <w:proofErr w:type="spellStart"/>
      <w:r w:rsidR="00BF21EE">
        <w:rPr>
          <w:rFonts w:cs="B Nazanin" w:hint="cs"/>
          <w:rtl/>
          <w:lang w:bidi="fa-IR"/>
        </w:rPr>
        <w:t>بپردازيد</w:t>
      </w:r>
      <w:proofErr w:type="spellEnd"/>
      <w:r w:rsidR="00BF21EE">
        <w:rPr>
          <w:rFonts w:cs="B Nazanin" w:hint="cs"/>
          <w:rtl/>
          <w:lang w:bidi="fa-IR"/>
        </w:rPr>
        <w:t>.</w:t>
      </w:r>
      <w:bookmarkStart w:id="58" w:name="_Toc330486290"/>
      <w:bookmarkStart w:id="59" w:name="_Toc330486767"/>
      <w:bookmarkStart w:id="60" w:name="_Toc330494821"/>
      <w:bookmarkStart w:id="61" w:name="_Toc330499939"/>
      <w:bookmarkStart w:id="62" w:name="_Toc330539903"/>
      <w:bookmarkStart w:id="63" w:name="_Toc505674601"/>
      <w:r w:rsidR="00270503" w:rsidRPr="00962145">
        <w:rPr>
          <w:rFonts w:cs="B Nazanin" w:hint="cs"/>
          <w:color w:val="FFFFFF"/>
          <w:rtl/>
        </w:rPr>
        <w:t xml:space="preserve">فصل دوم: </w:t>
      </w:r>
      <w:bookmarkEnd w:id="58"/>
      <w:bookmarkEnd w:id="59"/>
      <w:bookmarkEnd w:id="60"/>
      <w:bookmarkEnd w:id="61"/>
      <w:bookmarkEnd w:id="62"/>
      <w:r w:rsidR="00766657" w:rsidRPr="00962145">
        <w:rPr>
          <w:rFonts w:cs="B Nazanin" w:hint="cs"/>
          <w:color w:val="FFFFFF"/>
          <w:rtl/>
        </w:rPr>
        <w:t>تجهيزات بيمارستان</w:t>
      </w:r>
      <w:bookmarkEnd w:id="7"/>
      <w:bookmarkEnd w:id="8"/>
      <w:bookmarkEnd w:id="63"/>
    </w:p>
    <w:sectPr w:rsidR="00D82594" w:rsidRPr="00962145" w:rsidSect="00010F46">
      <w:headerReference w:type="first" r:id="rId12"/>
      <w:footnotePr>
        <w:numRestart w:val="eachPage"/>
      </w:footnotePr>
      <w:endnotePr>
        <w:numFmt w:val="decimal"/>
      </w:endnotePr>
      <w:pgSz w:w="11907" w:h="16839" w:code="9"/>
      <w:pgMar w:top="1418" w:right="1418" w:bottom="1418" w:left="1418" w:header="720" w:footer="567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313" w:rsidRPr="00213560" w:rsidRDefault="00263313" w:rsidP="00213560">
      <w:pPr>
        <w:bidi w:val="0"/>
        <w:rPr>
          <w:sz w:val="2"/>
          <w:lang w:bidi="fa-IR"/>
        </w:rPr>
      </w:pPr>
    </w:p>
  </w:endnote>
  <w:endnote w:type="continuationSeparator" w:id="0">
    <w:p w:rsidR="00263313" w:rsidRPr="008A3624" w:rsidRDefault="00263313" w:rsidP="008A3624">
      <w:pPr>
        <w:bidi w:val="0"/>
        <w:rPr>
          <w:sz w:val="4"/>
          <w:lang w:bidi="fa-IR"/>
        </w:rPr>
      </w:pPr>
    </w:p>
  </w:endnote>
  <w:endnote w:type="continuationNotice" w:id="1">
    <w:p w:rsidR="00263313" w:rsidRPr="008A3624" w:rsidRDefault="00263313" w:rsidP="008A3624">
      <w:pPr>
        <w:bidi w:val="0"/>
        <w:rPr>
          <w:sz w:val="4"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E62560D-6A27-4A6F-8CBC-6F1A3E4A91E3}"/>
    <w:embedBold r:id="rId2" w:fontKey="{17101E5B-E2DF-41E6-A065-86CBF609A79F}"/>
    <w:embedItalic r:id="rId3" w:fontKey="{5287C6AD-518C-4EC1-9640-36E2F488E8DA}"/>
    <w:embedBoldItalic r:id="rId4" w:fontKey="{7AA7172C-43B8-4C59-8484-CB15FA32BFE7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B37615EE-1CFA-4E8F-84B7-8923E281514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6" w:subsetted="1" w:fontKey="{C70341BD-9E3E-47DB-B83F-C064CC6160BF}"/>
    <w:embedBold r:id="rId7" w:subsetted="1" w:fontKey="{B18515FC-B2A0-4D24-9DAB-5F41F3ADB1E1}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31CDB485-41C1-40DA-AEE6-7F639E22323E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AFA" w:rsidRDefault="00604AFA" w:rsidP="00E86E8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04AFA" w:rsidRDefault="00604AFA" w:rsidP="00E86E8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313" w:rsidRDefault="00263313" w:rsidP="00213560">
      <w:pPr>
        <w:bidi w:val="0"/>
        <w:jc w:val="left"/>
      </w:pPr>
      <w:r>
        <w:separator/>
      </w:r>
    </w:p>
  </w:footnote>
  <w:footnote w:type="continuationSeparator" w:id="0">
    <w:p w:rsidR="00263313" w:rsidRDefault="00263313" w:rsidP="008A3624">
      <w:pPr>
        <w:bidi w:val="0"/>
        <w:rPr>
          <w:lang w:bidi="fa-IR"/>
        </w:rPr>
      </w:pPr>
      <w:r>
        <w:continuationSeparator/>
      </w:r>
    </w:p>
  </w:footnote>
  <w:footnote w:type="continuationNotice" w:id="1">
    <w:p w:rsidR="00263313" w:rsidRDefault="00263313" w:rsidP="008A3624">
      <w:pPr>
        <w:bidi w:val="0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3A" w:rsidRPr="00010F46" w:rsidRDefault="00F20A3A" w:rsidP="00010F46">
    <w:pPr>
      <w:pStyle w:val="Header"/>
      <w:rPr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E34CC"/>
    <w:multiLevelType w:val="hybridMultilevel"/>
    <w:tmpl w:val="6E62106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B6405A"/>
    <w:multiLevelType w:val="multilevel"/>
    <w:tmpl w:val="B2BA04DC"/>
    <w:styleLink w:val="NormalNumbered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EC1E53"/>
    <w:multiLevelType w:val="multilevel"/>
    <w:tmpl w:val="35509E76"/>
    <w:lvl w:ilvl="0">
      <w:start w:val="1"/>
      <w:numFmt w:val="decimal"/>
      <w:pStyle w:val="a"/>
      <w:suff w:val="nothing"/>
      <w:lvlText w:val="فصل%1 "/>
      <w:lvlJc w:val="left"/>
      <w:pPr>
        <w:ind w:left="21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a0"/>
      <w:suff w:val="space"/>
      <w:lvlText w:val="%1-%2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a1"/>
      <w:suff w:val="space"/>
      <w:lvlText w:val="%1-%2-%3."/>
      <w:lvlJc w:val="left"/>
      <w:pPr>
        <w:ind w:left="90"/>
      </w:pPr>
      <w:rPr>
        <w:rFonts w:ascii="Times New Roman" w:hAnsi="Times New Roman" w:cs="B Nazanin" w:hint="default"/>
        <w:b w:val="0"/>
        <w:bCs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36"/>
        <w:szCs w:val="36"/>
        <w:u w:val="none"/>
        <w:vertAlign w:val="baseline"/>
      </w:rPr>
    </w:lvl>
    <w:lvl w:ilvl="3">
      <w:start w:val="1"/>
      <w:numFmt w:val="decimal"/>
      <w:pStyle w:val="a2"/>
      <w:suff w:val="space"/>
      <w:lvlText w:val="%1-%2-%3-%4."/>
      <w:lvlJc w:val="left"/>
      <w:rPr>
        <w:rFonts w:ascii="Times New Roman" w:hAnsi="Times New Roman" w:cs="B Nazanin" w:hint="default"/>
        <w:b w:val="0"/>
        <w:bCs/>
        <w:i w:val="0"/>
        <w:iCs w:val="0"/>
        <w:sz w:val="32"/>
        <w:szCs w:val="32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cs="Times New Roman" w:hint="default"/>
      </w:rPr>
    </w:lvl>
    <w:lvl w:ilvl="5">
      <w:start w:val="1"/>
      <w:numFmt w:val="decimal"/>
      <w:lvlRestart w:val="0"/>
      <w:pStyle w:val="a3"/>
      <w:suff w:val="space"/>
      <w:lvlText w:val="شکل%1-%6."/>
      <w:lvlJc w:val="left"/>
      <w:pPr>
        <w:ind w:left="3685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Restart w:val="0"/>
      <w:pStyle w:val="a4"/>
      <w:suff w:val="nothing"/>
      <w:lvlText w:val="(%1-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decimal"/>
      <w:lvlRestart w:val="0"/>
      <w:pStyle w:val="a5"/>
      <w:suff w:val="space"/>
      <w:lvlText w:val="جدول%1-%8."/>
      <w:lvlJc w:val="left"/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cs="Times New Roman" w:hint="default"/>
      </w:rPr>
    </w:lvl>
  </w:abstractNum>
  <w:abstractNum w:abstractNumId="3">
    <w:nsid w:val="0DDE3536"/>
    <w:multiLevelType w:val="hybridMultilevel"/>
    <w:tmpl w:val="E5A45A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67C6A"/>
    <w:multiLevelType w:val="hybridMultilevel"/>
    <w:tmpl w:val="8B76C2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61800"/>
    <w:multiLevelType w:val="hybridMultilevel"/>
    <w:tmpl w:val="89CA6B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E240A8"/>
    <w:multiLevelType w:val="hybridMultilevel"/>
    <w:tmpl w:val="7068B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658C70C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02458"/>
    <w:multiLevelType w:val="hybridMultilevel"/>
    <w:tmpl w:val="E61A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63F23"/>
    <w:multiLevelType w:val="hybridMultilevel"/>
    <w:tmpl w:val="6B9A6798"/>
    <w:lvl w:ilvl="0" w:tplc="DAA0AA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E24E89"/>
    <w:multiLevelType w:val="hybridMultilevel"/>
    <w:tmpl w:val="272E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30317E"/>
    <w:multiLevelType w:val="hybridMultilevel"/>
    <w:tmpl w:val="EDC07854"/>
    <w:lvl w:ilvl="0" w:tplc="82C412A2">
      <w:start w:val="1"/>
      <w:numFmt w:val="decimal"/>
      <w:pStyle w:val="StyleEquationNumberLeft"/>
      <w:lvlText w:val="%1."/>
      <w:lvlJc w:val="left"/>
      <w:pPr>
        <w:ind w:left="720" w:hanging="360"/>
      </w:pPr>
      <w:rPr>
        <w:rFonts w:cs="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A8175E"/>
    <w:multiLevelType w:val="hybridMultilevel"/>
    <w:tmpl w:val="2BC4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765DA"/>
    <w:multiLevelType w:val="hybridMultilevel"/>
    <w:tmpl w:val="76E24C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252A65"/>
    <w:multiLevelType w:val="hybridMultilevel"/>
    <w:tmpl w:val="5380E26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502F48"/>
    <w:multiLevelType w:val="hybridMultilevel"/>
    <w:tmpl w:val="505432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497506"/>
    <w:multiLevelType w:val="hybridMultilevel"/>
    <w:tmpl w:val="C1B0F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B7212"/>
    <w:multiLevelType w:val="hybridMultilevel"/>
    <w:tmpl w:val="BBBE18A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B044CB"/>
    <w:multiLevelType w:val="hybridMultilevel"/>
    <w:tmpl w:val="C172C4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826C1"/>
    <w:multiLevelType w:val="hybridMultilevel"/>
    <w:tmpl w:val="F6248C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515D8"/>
    <w:multiLevelType w:val="hybridMultilevel"/>
    <w:tmpl w:val="530ECA9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4448B5"/>
    <w:multiLevelType w:val="hybridMultilevel"/>
    <w:tmpl w:val="B190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D5813"/>
    <w:multiLevelType w:val="hybridMultilevel"/>
    <w:tmpl w:val="63A65F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8AC6216"/>
    <w:multiLevelType w:val="hybridMultilevel"/>
    <w:tmpl w:val="544E8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764FD"/>
    <w:multiLevelType w:val="hybridMultilevel"/>
    <w:tmpl w:val="FB6CFE0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204339"/>
    <w:multiLevelType w:val="multilevel"/>
    <w:tmpl w:val="B1405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83CAC"/>
    <w:multiLevelType w:val="hybridMultilevel"/>
    <w:tmpl w:val="C1881F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3FF48E8"/>
    <w:multiLevelType w:val="hybridMultilevel"/>
    <w:tmpl w:val="5440A0F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CA3A1E"/>
    <w:multiLevelType w:val="hybridMultilevel"/>
    <w:tmpl w:val="A8565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40438"/>
    <w:multiLevelType w:val="multilevel"/>
    <w:tmpl w:val="C1881F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CD246E6"/>
    <w:multiLevelType w:val="hybridMultilevel"/>
    <w:tmpl w:val="6E74F22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0761FC"/>
    <w:multiLevelType w:val="hybridMultilevel"/>
    <w:tmpl w:val="1E9E1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3AE0719"/>
    <w:multiLevelType w:val="hybridMultilevel"/>
    <w:tmpl w:val="1A9ADA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41B51C6"/>
    <w:multiLevelType w:val="hybridMultilevel"/>
    <w:tmpl w:val="E2E03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21173D"/>
    <w:multiLevelType w:val="hybridMultilevel"/>
    <w:tmpl w:val="525C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265005"/>
    <w:multiLevelType w:val="hybridMultilevel"/>
    <w:tmpl w:val="5906CC34"/>
    <w:lvl w:ilvl="0" w:tplc="8328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A5656"/>
    <w:multiLevelType w:val="hybridMultilevel"/>
    <w:tmpl w:val="E85EE6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D25D34"/>
    <w:multiLevelType w:val="multilevel"/>
    <w:tmpl w:val="85E2A1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E40A1E"/>
    <w:multiLevelType w:val="multilevel"/>
    <w:tmpl w:val="7BF00C82"/>
    <w:lvl w:ilvl="0">
      <w:start w:val="1"/>
      <w:numFmt w:val="arabicAbjad"/>
      <w:pStyle w:val="HeadingAppendix"/>
      <w:lvlText w:val="ضميمه %1 -"/>
      <w:lvlJc w:val="left"/>
      <w:pPr>
        <w:tabs>
          <w:tab w:val="num" w:pos="1418"/>
        </w:tabs>
        <w:ind w:left="432" w:hanging="432"/>
      </w:pPr>
      <w:rPr>
        <w:rFonts w:cs="Times New Roman" w:hint="default"/>
        <w:sz w:val="2"/>
        <w:szCs w:val="28"/>
      </w:rPr>
    </w:lvl>
    <w:lvl w:ilvl="1">
      <w:start w:val="1"/>
      <w:numFmt w:val="decimal"/>
      <w:lvlText w:val="%1-%2-"/>
      <w:lvlJc w:val="left"/>
      <w:pPr>
        <w:tabs>
          <w:tab w:val="num" w:pos="907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-%2-%3-"/>
      <w:lvlJc w:val="left"/>
      <w:pPr>
        <w:tabs>
          <w:tab w:val="num" w:pos="1134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0">
    <w:nsid w:val="6B9F13BD"/>
    <w:multiLevelType w:val="hybridMultilevel"/>
    <w:tmpl w:val="DCA8A8C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C953F9"/>
    <w:multiLevelType w:val="hybridMultilevel"/>
    <w:tmpl w:val="31060678"/>
    <w:lvl w:ilvl="0" w:tplc="98A202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FC36F4"/>
    <w:multiLevelType w:val="hybridMultilevel"/>
    <w:tmpl w:val="878A4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A1262"/>
    <w:multiLevelType w:val="hybridMultilevel"/>
    <w:tmpl w:val="C2AA9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065552"/>
    <w:multiLevelType w:val="hybridMultilevel"/>
    <w:tmpl w:val="84682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444413"/>
    <w:multiLevelType w:val="multilevel"/>
    <w:tmpl w:val="D8E430C2"/>
    <w:lvl w:ilvl="0">
      <w:start w:val="1"/>
      <w:numFmt w:val="decimal"/>
      <w:pStyle w:val="Heading1"/>
      <w:lvlText w:val="فصل %1-"/>
      <w:lvlJc w:val="left"/>
      <w:pPr>
        <w:tabs>
          <w:tab w:val="num" w:pos="2034"/>
        </w:tabs>
        <w:ind w:left="13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1116"/>
        </w:tabs>
        <w:ind w:left="111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9"/>
  </w:num>
  <w:num w:numId="2">
    <w:abstractNumId w:val="1"/>
  </w:num>
  <w:num w:numId="3">
    <w:abstractNumId w:val="45"/>
  </w:num>
  <w:num w:numId="4">
    <w:abstractNumId w:val="32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10"/>
  </w:num>
  <w:num w:numId="6">
    <w:abstractNumId w:val="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9"/>
  </w:num>
  <w:num w:numId="11">
    <w:abstractNumId w:val="7"/>
  </w:num>
  <w:num w:numId="12">
    <w:abstractNumId w:val="11"/>
  </w:num>
  <w:num w:numId="13">
    <w:abstractNumId w:val="44"/>
  </w:num>
  <w:num w:numId="14">
    <w:abstractNumId w:val="9"/>
  </w:num>
  <w:num w:numId="15">
    <w:abstractNumId w:val="28"/>
  </w:num>
  <w:num w:numId="16">
    <w:abstractNumId w:val="36"/>
  </w:num>
  <w:num w:numId="17">
    <w:abstractNumId w:val="31"/>
  </w:num>
  <w:num w:numId="18">
    <w:abstractNumId w:val="34"/>
  </w:num>
  <w:num w:numId="19">
    <w:abstractNumId w:val="42"/>
  </w:num>
  <w:num w:numId="20">
    <w:abstractNumId w:val="15"/>
  </w:num>
  <w:num w:numId="21">
    <w:abstractNumId w:val="20"/>
  </w:num>
  <w:num w:numId="22">
    <w:abstractNumId w:val="18"/>
  </w:num>
  <w:num w:numId="23">
    <w:abstractNumId w:val="17"/>
  </w:num>
  <w:num w:numId="24">
    <w:abstractNumId w:val="22"/>
  </w:num>
  <w:num w:numId="25">
    <w:abstractNumId w:val="26"/>
  </w:num>
  <w:num w:numId="26">
    <w:abstractNumId w:val="6"/>
  </w:num>
  <w:num w:numId="27">
    <w:abstractNumId w:val="41"/>
  </w:num>
  <w:num w:numId="28">
    <w:abstractNumId w:val="35"/>
  </w:num>
  <w:num w:numId="29">
    <w:abstractNumId w:val="3"/>
  </w:num>
  <w:num w:numId="30">
    <w:abstractNumId w:val="43"/>
  </w:num>
  <w:num w:numId="31">
    <w:abstractNumId w:val="37"/>
  </w:num>
  <w:num w:numId="32">
    <w:abstractNumId w:val="21"/>
  </w:num>
  <w:num w:numId="33">
    <w:abstractNumId w:val="5"/>
  </w:num>
  <w:num w:numId="34">
    <w:abstractNumId w:val="33"/>
  </w:num>
  <w:num w:numId="35">
    <w:abstractNumId w:val="38"/>
  </w:num>
  <w:num w:numId="36">
    <w:abstractNumId w:val="24"/>
  </w:num>
  <w:num w:numId="37">
    <w:abstractNumId w:val="4"/>
  </w:num>
  <w:num w:numId="38">
    <w:abstractNumId w:val="29"/>
  </w:num>
  <w:num w:numId="39">
    <w:abstractNumId w:val="23"/>
  </w:num>
  <w:num w:numId="40">
    <w:abstractNumId w:val="13"/>
  </w:num>
  <w:num w:numId="41">
    <w:abstractNumId w:val="40"/>
  </w:num>
  <w:num w:numId="42">
    <w:abstractNumId w:val="30"/>
  </w:num>
  <w:num w:numId="43">
    <w:abstractNumId w:val="16"/>
  </w:num>
  <w:num w:numId="44">
    <w:abstractNumId w:val="0"/>
  </w:num>
  <w:num w:numId="45">
    <w:abstractNumId w:val="27"/>
  </w:num>
  <w:num w:numId="46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Grid"/>
  <w:drawingGridHorizontalSpacing w:val="120"/>
  <w:displayHorizontalDrawingGridEvery w:val="2"/>
  <w:characterSpacingControl w:val="doNotCompress"/>
  <w:footnotePr>
    <w:numRestart w:val="eachPage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B2IDS2MLU3MTS3MTQyUdpeDU4uLM/DyQArNaAMhCIHosAAAA"/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IEICE Trans Comm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rtzdwpf50wrsfqep0phv2p25rwaef5zt252r&quot;&gt;My EndNote Library100&lt;record-ids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7&lt;/item&gt;&lt;item&gt;18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3&lt;/item&gt;&lt;item&gt;37&lt;/item&gt;&lt;item&gt;38&lt;/item&gt;&lt;item&gt;41&lt;/item&gt;&lt;item&gt;42&lt;/item&gt;&lt;item&gt;43&lt;/item&gt;&lt;item&gt;44&lt;/item&gt;&lt;item&gt;45&lt;/item&gt;&lt;item&gt;46&lt;/item&gt;&lt;item&gt;49&lt;/item&gt;&lt;item&gt;50&lt;/item&gt;&lt;item&gt;51&lt;/item&gt;&lt;item&gt;52&lt;/item&gt;&lt;item&gt;53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1&lt;/item&gt;&lt;item&gt;72&lt;/item&gt;&lt;item&gt;73&lt;/item&gt;&lt;item&gt;74&lt;/item&gt;&lt;item&gt;75&lt;/item&gt;&lt;item&gt;77&lt;/item&gt;&lt;item&gt;78&lt;/item&gt;&lt;item&gt;79&lt;/item&gt;&lt;item&gt;80&lt;/item&gt;&lt;item&gt;81&lt;/item&gt;&lt;item&gt;85&lt;/item&gt;&lt;item&gt;87&lt;/item&gt;&lt;item&gt;89&lt;/item&gt;&lt;item&gt;90&lt;/item&gt;&lt;item&gt;92&lt;/item&gt;&lt;item&gt;94&lt;/item&gt;&lt;item&gt;98&lt;/item&gt;&lt;item&gt;99&lt;/item&gt;&lt;item&gt;101&lt;/item&gt;&lt;item&gt;102&lt;/item&gt;&lt;item&gt;104&lt;/item&gt;&lt;item&gt;106&lt;/item&gt;&lt;item&gt;109&lt;/item&gt;&lt;item&gt;110&lt;/item&gt;&lt;item&gt;111&lt;/item&gt;&lt;item&gt;112&lt;/item&gt;&lt;item&gt;113&lt;/item&gt;&lt;item&gt;115&lt;/item&gt;&lt;item&gt;116&lt;/item&gt;&lt;item&gt;117&lt;/item&gt;&lt;item&gt;118&lt;/item&gt;&lt;item&gt;119&lt;/item&gt;&lt;item&gt;120&lt;/item&gt;&lt;item&gt;121&lt;/item&gt;&lt;item&gt;122&lt;/item&gt;&lt;/record-ids&gt;&lt;/item&gt;&lt;/Libraries&gt;"/>
  </w:docVars>
  <w:rsids>
    <w:rsidRoot w:val="00880CF4"/>
    <w:rsid w:val="000006BC"/>
    <w:rsid w:val="000017F0"/>
    <w:rsid w:val="00001830"/>
    <w:rsid w:val="00001A32"/>
    <w:rsid w:val="0000207D"/>
    <w:rsid w:val="0000264D"/>
    <w:rsid w:val="00003582"/>
    <w:rsid w:val="00003A00"/>
    <w:rsid w:val="00004080"/>
    <w:rsid w:val="00004094"/>
    <w:rsid w:val="000045CE"/>
    <w:rsid w:val="00004D15"/>
    <w:rsid w:val="00005514"/>
    <w:rsid w:val="000059DF"/>
    <w:rsid w:val="00006281"/>
    <w:rsid w:val="00007C2C"/>
    <w:rsid w:val="00010088"/>
    <w:rsid w:val="00010F46"/>
    <w:rsid w:val="00011076"/>
    <w:rsid w:val="00011185"/>
    <w:rsid w:val="000123F1"/>
    <w:rsid w:val="00012FE9"/>
    <w:rsid w:val="00014A7A"/>
    <w:rsid w:val="00014C34"/>
    <w:rsid w:val="00014EC3"/>
    <w:rsid w:val="00015543"/>
    <w:rsid w:val="0001607F"/>
    <w:rsid w:val="000166B4"/>
    <w:rsid w:val="00016E51"/>
    <w:rsid w:val="00017310"/>
    <w:rsid w:val="00017593"/>
    <w:rsid w:val="00017743"/>
    <w:rsid w:val="00020931"/>
    <w:rsid w:val="00021D67"/>
    <w:rsid w:val="00021DAE"/>
    <w:rsid w:val="00021F46"/>
    <w:rsid w:val="00021FA9"/>
    <w:rsid w:val="000228C5"/>
    <w:rsid w:val="0002294A"/>
    <w:rsid w:val="0002338C"/>
    <w:rsid w:val="000234C8"/>
    <w:rsid w:val="00023EE4"/>
    <w:rsid w:val="00024AAE"/>
    <w:rsid w:val="00025F89"/>
    <w:rsid w:val="00026DA5"/>
    <w:rsid w:val="00026ED7"/>
    <w:rsid w:val="000271B7"/>
    <w:rsid w:val="00027E66"/>
    <w:rsid w:val="00027ED9"/>
    <w:rsid w:val="0003014C"/>
    <w:rsid w:val="000311D3"/>
    <w:rsid w:val="0003128F"/>
    <w:rsid w:val="00032AA6"/>
    <w:rsid w:val="00032DE2"/>
    <w:rsid w:val="00032E55"/>
    <w:rsid w:val="00033455"/>
    <w:rsid w:val="00033DE7"/>
    <w:rsid w:val="00033F34"/>
    <w:rsid w:val="0003445A"/>
    <w:rsid w:val="0003502A"/>
    <w:rsid w:val="00035575"/>
    <w:rsid w:val="00035AC3"/>
    <w:rsid w:val="00035F85"/>
    <w:rsid w:val="000360F5"/>
    <w:rsid w:val="0003754C"/>
    <w:rsid w:val="0003761C"/>
    <w:rsid w:val="00037A0D"/>
    <w:rsid w:val="00037C93"/>
    <w:rsid w:val="00037D75"/>
    <w:rsid w:val="000409BF"/>
    <w:rsid w:val="0004104B"/>
    <w:rsid w:val="00041160"/>
    <w:rsid w:val="00041E28"/>
    <w:rsid w:val="0004276A"/>
    <w:rsid w:val="00042A07"/>
    <w:rsid w:val="00042A65"/>
    <w:rsid w:val="00044294"/>
    <w:rsid w:val="00044409"/>
    <w:rsid w:val="000446D9"/>
    <w:rsid w:val="0004490F"/>
    <w:rsid w:val="0004520E"/>
    <w:rsid w:val="00045CAC"/>
    <w:rsid w:val="00045E45"/>
    <w:rsid w:val="0004717B"/>
    <w:rsid w:val="00047561"/>
    <w:rsid w:val="00050DE2"/>
    <w:rsid w:val="000516D2"/>
    <w:rsid w:val="00051BAD"/>
    <w:rsid w:val="0005210B"/>
    <w:rsid w:val="00052AEB"/>
    <w:rsid w:val="00052B3D"/>
    <w:rsid w:val="000531F0"/>
    <w:rsid w:val="00053776"/>
    <w:rsid w:val="00053845"/>
    <w:rsid w:val="00053F91"/>
    <w:rsid w:val="0005457F"/>
    <w:rsid w:val="000547CE"/>
    <w:rsid w:val="00054E5C"/>
    <w:rsid w:val="00054F6D"/>
    <w:rsid w:val="00055395"/>
    <w:rsid w:val="00055648"/>
    <w:rsid w:val="00055D30"/>
    <w:rsid w:val="000561E9"/>
    <w:rsid w:val="00056B21"/>
    <w:rsid w:val="000572F9"/>
    <w:rsid w:val="0005753A"/>
    <w:rsid w:val="000600BE"/>
    <w:rsid w:val="000601C8"/>
    <w:rsid w:val="000608BC"/>
    <w:rsid w:val="00060F37"/>
    <w:rsid w:val="00061156"/>
    <w:rsid w:val="0006119F"/>
    <w:rsid w:val="00061656"/>
    <w:rsid w:val="000617AC"/>
    <w:rsid w:val="00061FD7"/>
    <w:rsid w:val="00062663"/>
    <w:rsid w:val="0006283A"/>
    <w:rsid w:val="00063362"/>
    <w:rsid w:val="00063DF3"/>
    <w:rsid w:val="00063F17"/>
    <w:rsid w:val="00063FC5"/>
    <w:rsid w:val="0006419E"/>
    <w:rsid w:val="00064262"/>
    <w:rsid w:val="0006473F"/>
    <w:rsid w:val="000651C7"/>
    <w:rsid w:val="00065B5F"/>
    <w:rsid w:val="00065E65"/>
    <w:rsid w:val="0006641D"/>
    <w:rsid w:val="000664C7"/>
    <w:rsid w:val="00066C6D"/>
    <w:rsid w:val="00071B6F"/>
    <w:rsid w:val="000726C5"/>
    <w:rsid w:val="0007351C"/>
    <w:rsid w:val="00073A56"/>
    <w:rsid w:val="0007413F"/>
    <w:rsid w:val="00075EB5"/>
    <w:rsid w:val="0007667A"/>
    <w:rsid w:val="00077034"/>
    <w:rsid w:val="00077116"/>
    <w:rsid w:val="00077125"/>
    <w:rsid w:val="0007730D"/>
    <w:rsid w:val="00077764"/>
    <w:rsid w:val="00077D26"/>
    <w:rsid w:val="0008025F"/>
    <w:rsid w:val="00080802"/>
    <w:rsid w:val="00080C1F"/>
    <w:rsid w:val="00081604"/>
    <w:rsid w:val="000829DF"/>
    <w:rsid w:val="00082EEE"/>
    <w:rsid w:val="00082F80"/>
    <w:rsid w:val="0008391F"/>
    <w:rsid w:val="00083929"/>
    <w:rsid w:val="00084132"/>
    <w:rsid w:val="000843A1"/>
    <w:rsid w:val="00085064"/>
    <w:rsid w:val="000852E6"/>
    <w:rsid w:val="00085898"/>
    <w:rsid w:val="00085937"/>
    <w:rsid w:val="00086281"/>
    <w:rsid w:val="000876AB"/>
    <w:rsid w:val="000879B6"/>
    <w:rsid w:val="00087BEA"/>
    <w:rsid w:val="00087F74"/>
    <w:rsid w:val="000916F9"/>
    <w:rsid w:val="00092522"/>
    <w:rsid w:val="00093980"/>
    <w:rsid w:val="000944E0"/>
    <w:rsid w:val="00094679"/>
    <w:rsid w:val="00095767"/>
    <w:rsid w:val="000965B1"/>
    <w:rsid w:val="0009670E"/>
    <w:rsid w:val="00096737"/>
    <w:rsid w:val="000967DB"/>
    <w:rsid w:val="00097912"/>
    <w:rsid w:val="00097C9A"/>
    <w:rsid w:val="000A083E"/>
    <w:rsid w:val="000A0A00"/>
    <w:rsid w:val="000A0E64"/>
    <w:rsid w:val="000A14DC"/>
    <w:rsid w:val="000A1773"/>
    <w:rsid w:val="000A273E"/>
    <w:rsid w:val="000A2A38"/>
    <w:rsid w:val="000A361A"/>
    <w:rsid w:val="000A36C5"/>
    <w:rsid w:val="000A377C"/>
    <w:rsid w:val="000A4B4C"/>
    <w:rsid w:val="000A504E"/>
    <w:rsid w:val="000A5DC1"/>
    <w:rsid w:val="000A6461"/>
    <w:rsid w:val="000A66CF"/>
    <w:rsid w:val="000A6B45"/>
    <w:rsid w:val="000A6B4D"/>
    <w:rsid w:val="000A6F62"/>
    <w:rsid w:val="000A6F75"/>
    <w:rsid w:val="000A7737"/>
    <w:rsid w:val="000A7816"/>
    <w:rsid w:val="000B0695"/>
    <w:rsid w:val="000B0A13"/>
    <w:rsid w:val="000B115C"/>
    <w:rsid w:val="000B22E4"/>
    <w:rsid w:val="000B265D"/>
    <w:rsid w:val="000B3A09"/>
    <w:rsid w:val="000B3CF0"/>
    <w:rsid w:val="000B3E85"/>
    <w:rsid w:val="000B3ECF"/>
    <w:rsid w:val="000B4A74"/>
    <w:rsid w:val="000B4F7E"/>
    <w:rsid w:val="000B51C2"/>
    <w:rsid w:val="000B5416"/>
    <w:rsid w:val="000B5D55"/>
    <w:rsid w:val="000B6EE0"/>
    <w:rsid w:val="000B7940"/>
    <w:rsid w:val="000B7EDE"/>
    <w:rsid w:val="000C02E7"/>
    <w:rsid w:val="000C0597"/>
    <w:rsid w:val="000C1158"/>
    <w:rsid w:val="000C215F"/>
    <w:rsid w:val="000C2653"/>
    <w:rsid w:val="000C29D3"/>
    <w:rsid w:val="000C2A06"/>
    <w:rsid w:val="000C2C83"/>
    <w:rsid w:val="000C47E7"/>
    <w:rsid w:val="000C554B"/>
    <w:rsid w:val="000C56B2"/>
    <w:rsid w:val="000C60E1"/>
    <w:rsid w:val="000C636C"/>
    <w:rsid w:val="000C6ABA"/>
    <w:rsid w:val="000C6F8B"/>
    <w:rsid w:val="000C7052"/>
    <w:rsid w:val="000C707F"/>
    <w:rsid w:val="000C74F0"/>
    <w:rsid w:val="000D06DE"/>
    <w:rsid w:val="000D0B2E"/>
    <w:rsid w:val="000D0D50"/>
    <w:rsid w:val="000D1460"/>
    <w:rsid w:val="000D1EC8"/>
    <w:rsid w:val="000D20F9"/>
    <w:rsid w:val="000D22FC"/>
    <w:rsid w:val="000D46B3"/>
    <w:rsid w:val="000D518A"/>
    <w:rsid w:val="000D527E"/>
    <w:rsid w:val="000D5F1B"/>
    <w:rsid w:val="000D651E"/>
    <w:rsid w:val="000D6611"/>
    <w:rsid w:val="000D6AAC"/>
    <w:rsid w:val="000D7088"/>
    <w:rsid w:val="000D7151"/>
    <w:rsid w:val="000D7F86"/>
    <w:rsid w:val="000E0743"/>
    <w:rsid w:val="000E07F8"/>
    <w:rsid w:val="000E0BEC"/>
    <w:rsid w:val="000E0E8F"/>
    <w:rsid w:val="000E1499"/>
    <w:rsid w:val="000E280F"/>
    <w:rsid w:val="000E2A7F"/>
    <w:rsid w:val="000E2AC5"/>
    <w:rsid w:val="000E2C8F"/>
    <w:rsid w:val="000E2E1B"/>
    <w:rsid w:val="000E31EA"/>
    <w:rsid w:val="000E3510"/>
    <w:rsid w:val="000E385D"/>
    <w:rsid w:val="000E46CA"/>
    <w:rsid w:val="000E47EA"/>
    <w:rsid w:val="000E51BA"/>
    <w:rsid w:val="000E52CB"/>
    <w:rsid w:val="000E59B6"/>
    <w:rsid w:val="000E64FB"/>
    <w:rsid w:val="000E6B6B"/>
    <w:rsid w:val="000E6F84"/>
    <w:rsid w:val="000E6FB5"/>
    <w:rsid w:val="000E7FC4"/>
    <w:rsid w:val="000F0637"/>
    <w:rsid w:val="000F0A48"/>
    <w:rsid w:val="000F1903"/>
    <w:rsid w:val="000F1B8C"/>
    <w:rsid w:val="000F293C"/>
    <w:rsid w:val="000F2AA5"/>
    <w:rsid w:val="000F38E4"/>
    <w:rsid w:val="000F49F9"/>
    <w:rsid w:val="000F4CB0"/>
    <w:rsid w:val="000F5440"/>
    <w:rsid w:val="000F5485"/>
    <w:rsid w:val="000F571E"/>
    <w:rsid w:val="000F624E"/>
    <w:rsid w:val="000F796F"/>
    <w:rsid w:val="001005AD"/>
    <w:rsid w:val="0010068A"/>
    <w:rsid w:val="001008E6"/>
    <w:rsid w:val="00100E0B"/>
    <w:rsid w:val="0010184D"/>
    <w:rsid w:val="00101AA8"/>
    <w:rsid w:val="00102651"/>
    <w:rsid w:val="001029B4"/>
    <w:rsid w:val="0010378E"/>
    <w:rsid w:val="00104087"/>
    <w:rsid w:val="001042E9"/>
    <w:rsid w:val="00104D13"/>
    <w:rsid w:val="00105183"/>
    <w:rsid w:val="001052AB"/>
    <w:rsid w:val="0010530D"/>
    <w:rsid w:val="00105875"/>
    <w:rsid w:val="00105CD6"/>
    <w:rsid w:val="0010600B"/>
    <w:rsid w:val="00106AAD"/>
    <w:rsid w:val="00106D0B"/>
    <w:rsid w:val="00107169"/>
    <w:rsid w:val="001071C9"/>
    <w:rsid w:val="00107D45"/>
    <w:rsid w:val="00107EC5"/>
    <w:rsid w:val="0011099A"/>
    <w:rsid w:val="001124E6"/>
    <w:rsid w:val="00112605"/>
    <w:rsid w:val="00113464"/>
    <w:rsid w:val="00113FE4"/>
    <w:rsid w:val="00114870"/>
    <w:rsid w:val="00114888"/>
    <w:rsid w:val="00115727"/>
    <w:rsid w:val="00115C9F"/>
    <w:rsid w:val="00115F0F"/>
    <w:rsid w:val="00115FB3"/>
    <w:rsid w:val="00116297"/>
    <w:rsid w:val="00116EAB"/>
    <w:rsid w:val="00117123"/>
    <w:rsid w:val="00117A8D"/>
    <w:rsid w:val="00120B9B"/>
    <w:rsid w:val="001221F7"/>
    <w:rsid w:val="00123E11"/>
    <w:rsid w:val="00123F14"/>
    <w:rsid w:val="00124180"/>
    <w:rsid w:val="00124216"/>
    <w:rsid w:val="00125223"/>
    <w:rsid w:val="00126B0C"/>
    <w:rsid w:val="00127052"/>
    <w:rsid w:val="0012714D"/>
    <w:rsid w:val="001275EB"/>
    <w:rsid w:val="00127B74"/>
    <w:rsid w:val="00127DA2"/>
    <w:rsid w:val="001300E9"/>
    <w:rsid w:val="0013066F"/>
    <w:rsid w:val="001306DF"/>
    <w:rsid w:val="001310CA"/>
    <w:rsid w:val="00131290"/>
    <w:rsid w:val="0013140A"/>
    <w:rsid w:val="00131C5C"/>
    <w:rsid w:val="00131E8D"/>
    <w:rsid w:val="00132431"/>
    <w:rsid w:val="001333C7"/>
    <w:rsid w:val="00133F58"/>
    <w:rsid w:val="0013409A"/>
    <w:rsid w:val="0013423A"/>
    <w:rsid w:val="00134ACD"/>
    <w:rsid w:val="00134B38"/>
    <w:rsid w:val="00134B7F"/>
    <w:rsid w:val="00135ACC"/>
    <w:rsid w:val="00135B21"/>
    <w:rsid w:val="00135EF3"/>
    <w:rsid w:val="0013733F"/>
    <w:rsid w:val="0013744C"/>
    <w:rsid w:val="0013782F"/>
    <w:rsid w:val="001403CF"/>
    <w:rsid w:val="0014176F"/>
    <w:rsid w:val="00141A02"/>
    <w:rsid w:val="00141BC4"/>
    <w:rsid w:val="00142FFB"/>
    <w:rsid w:val="001431D7"/>
    <w:rsid w:val="00143462"/>
    <w:rsid w:val="00143DDC"/>
    <w:rsid w:val="0014429F"/>
    <w:rsid w:val="001447C4"/>
    <w:rsid w:val="00144892"/>
    <w:rsid w:val="001448B2"/>
    <w:rsid w:val="00145145"/>
    <w:rsid w:val="00145494"/>
    <w:rsid w:val="001465EF"/>
    <w:rsid w:val="00146C3D"/>
    <w:rsid w:val="00147331"/>
    <w:rsid w:val="00147367"/>
    <w:rsid w:val="001500F9"/>
    <w:rsid w:val="00150139"/>
    <w:rsid w:val="00150B14"/>
    <w:rsid w:val="00151109"/>
    <w:rsid w:val="001512AA"/>
    <w:rsid w:val="00151475"/>
    <w:rsid w:val="001521C4"/>
    <w:rsid w:val="001521C7"/>
    <w:rsid w:val="00152B70"/>
    <w:rsid w:val="0015330E"/>
    <w:rsid w:val="001534D3"/>
    <w:rsid w:val="001534DF"/>
    <w:rsid w:val="001537CB"/>
    <w:rsid w:val="00154460"/>
    <w:rsid w:val="00154717"/>
    <w:rsid w:val="00154C39"/>
    <w:rsid w:val="00154D79"/>
    <w:rsid w:val="00154FA8"/>
    <w:rsid w:val="0015554B"/>
    <w:rsid w:val="001557FE"/>
    <w:rsid w:val="00155CCE"/>
    <w:rsid w:val="00155EA5"/>
    <w:rsid w:val="00156254"/>
    <w:rsid w:val="00157D02"/>
    <w:rsid w:val="00157EF8"/>
    <w:rsid w:val="001618DD"/>
    <w:rsid w:val="00161D8A"/>
    <w:rsid w:val="00161EA3"/>
    <w:rsid w:val="00161F2C"/>
    <w:rsid w:val="001620AE"/>
    <w:rsid w:val="00163031"/>
    <w:rsid w:val="00163DD6"/>
    <w:rsid w:val="001644BB"/>
    <w:rsid w:val="001656B9"/>
    <w:rsid w:val="0016693D"/>
    <w:rsid w:val="00166AEA"/>
    <w:rsid w:val="0016705B"/>
    <w:rsid w:val="0016743F"/>
    <w:rsid w:val="0016748C"/>
    <w:rsid w:val="00170028"/>
    <w:rsid w:val="001704B8"/>
    <w:rsid w:val="00170989"/>
    <w:rsid w:val="00170A33"/>
    <w:rsid w:val="00171626"/>
    <w:rsid w:val="00171DF4"/>
    <w:rsid w:val="001723D7"/>
    <w:rsid w:val="0017252F"/>
    <w:rsid w:val="00172CA6"/>
    <w:rsid w:val="00172D90"/>
    <w:rsid w:val="00172E09"/>
    <w:rsid w:val="00173695"/>
    <w:rsid w:val="0017381D"/>
    <w:rsid w:val="00173C06"/>
    <w:rsid w:val="001740D1"/>
    <w:rsid w:val="001749E4"/>
    <w:rsid w:val="00174A8C"/>
    <w:rsid w:val="00174B9A"/>
    <w:rsid w:val="00174BCF"/>
    <w:rsid w:val="00174BE9"/>
    <w:rsid w:val="00175031"/>
    <w:rsid w:val="001754DA"/>
    <w:rsid w:val="001757D4"/>
    <w:rsid w:val="00175E34"/>
    <w:rsid w:val="0017768C"/>
    <w:rsid w:val="00177AAC"/>
    <w:rsid w:val="00177FDA"/>
    <w:rsid w:val="00180769"/>
    <w:rsid w:val="00180FEA"/>
    <w:rsid w:val="00181CE0"/>
    <w:rsid w:val="00181D18"/>
    <w:rsid w:val="00182283"/>
    <w:rsid w:val="00182EF0"/>
    <w:rsid w:val="00183361"/>
    <w:rsid w:val="00183D78"/>
    <w:rsid w:val="00183F9C"/>
    <w:rsid w:val="001841B3"/>
    <w:rsid w:val="00184683"/>
    <w:rsid w:val="00184831"/>
    <w:rsid w:val="00184848"/>
    <w:rsid w:val="00184C91"/>
    <w:rsid w:val="00186CD0"/>
    <w:rsid w:val="00187273"/>
    <w:rsid w:val="00187557"/>
    <w:rsid w:val="00187AE5"/>
    <w:rsid w:val="00187C11"/>
    <w:rsid w:val="0019067D"/>
    <w:rsid w:val="00190C9D"/>
    <w:rsid w:val="00190E47"/>
    <w:rsid w:val="00191778"/>
    <w:rsid w:val="0019206A"/>
    <w:rsid w:val="00192573"/>
    <w:rsid w:val="00193703"/>
    <w:rsid w:val="00193B0A"/>
    <w:rsid w:val="00193F51"/>
    <w:rsid w:val="00194E1E"/>
    <w:rsid w:val="001954CA"/>
    <w:rsid w:val="00195C6F"/>
    <w:rsid w:val="00196A76"/>
    <w:rsid w:val="00196D1E"/>
    <w:rsid w:val="00197400"/>
    <w:rsid w:val="001A0C36"/>
    <w:rsid w:val="001A13ED"/>
    <w:rsid w:val="001A1901"/>
    <w:rsid w:val="001A2B2C"/>
    <w:rsid w:val="001A2B8D"/>
    <w:rsid w:val="001A2FA7"/>
    <w:rsid w:val="001A3137"/>
    <w:rsid w:val="001A31B5"/>
    <w:rsid w:val="001A34A9"/>
    <w:rsid w:val="001A4143"/>
    <w:rsid w:val="001A4423"/>
    <w:rsid w:val="001A44EA"/>
    <w:rsid w:val="001A5200"/>
    <w:rsid w:val="001A561E"/>
    <w:rsid w:val="001A577A"/>
    <w:rsid w:val="001A588C"/>
    <w:rsid w:val="001A5893"/>
    <w:rsid w:val="001A58E6"/>
    <w:rsid w:val="001A5A44"/>
    <w:rsid w:val="001A5B12"/>
    <w:rsid w:val="001A5B59"/>
    <w:rsid w:val="001A5E27"/>
    <w:rsid w:val="001A6353"/>
    <w:rsid w:val="001A65D6"/>
    <w:rsid w:val="001A6A7B"/>
    <w:rsid w:val="001A6D21"/>
    <w:rsid w:val="001A6DDA"/>
    <w:rsid w:val="001A7AF1"/>
    <w:rsid w:val="001A7BCE"/>
    <w:rsid w:val="001B040C"/>
    <w:rsid w:val="001B055E"/>
    <w:rsid w:val="001B100A"/>
    <w:rsid w:val="001B291E"/>
    <w:rsid w:val="001B2E91"/>
    <w:rsid w:val="001B3096"/>
    <w:rsid w:val="001B349D"/>
    <w:rsid w:val="001B37A1"/>
    <w:rsid w:val="001B38BF"/>
    <w:rsid w:val="001B392C"/>
    <w:rsid w:val="001B41E1"/>
    <w:rsid w:val="001B44F4"/>
    <w:rsid w:val="001B539D"/>
    <w:rsid w:val="001B620F"/>
    <w:rsid w:val="001B6B5D"/>
    <w:rsid w:val="001B775B"/>
    <w:rsid w:val="001B7CAB"/>
    <w:rsid w:val="001C0298"/>
    <w:rsid w:val="001C16D6"/>
    <w:rsid w:val="001C181A"/>
    <w:rsid w:val="001C20B3"/>
    <w:rsid w:val="001C2805"/>
    <w:rsid w:val="001C2BB9"/>
    <w:rsid w:val="001C2FD5"/>
    <w:rsid w:val="001C3060"/>
    <w:rsid w:val="001C38BB"/>
    <w:rsid w:val="001C3F77"/>
    <w:rsid w:val="001C414E"/>
    <w:rsid w:val="001C4679"/>
    <w:rsid w:val="001C51F0"/>
    <w:rsid w:val="001C546A"/>
    <w:rsid w:val="001C5963"/>
    <w:rsid w:val="001C5B93"/>
    <w:rsid w:val="001C62AE"/>
    <w:rsid w:val="001C7203"/>
    <w:rsid w:val="001C73F2"/>
    <w:rsid w:val="001C7535"/>
    <w:rsid w:val="001D1293"/>
    <w:rsid w:val="001D15EB"/>
    <w:rsid w:val="001D21D9"/>
    <w:rsid w:val="001D38CA"/>
    <w:rsid w:val="001D395A"/>
    <w:rsid w:val="001D3FBD"/>
    <w:rsid w:val="001D4376"/>
    <w:rsid w:val="001D4611"/>
    <w:rsid w:val="001D493D"/>
    <w:rsid w:val="001D4D77"/>
    <w:rsid w:val="001D5A2A"/>
    <w:rsid w:val="001D5D6A"/>
    <w:rsid w:val="001D6058"/>
    <w:rsid w:val="001D60D4"/>
    <w:rsid w:val="001D735A"/>
    <w:rsid w:val="001D7979"/>
    <w:rsid w:val="001D7C4D"/>
    <w:rsid w:val="001E0AF0"/>
    <w:rsid w:val="001E2BC5"/>
    <w:rsid w:val="001E2BD7"/>
    <w:rsid w:val="001E3435"/>
    <w:rsid w:val="001E3BDA"/>
    <w:rsid w:val="001E3D7A"/>
    <w:rsid w:val="001E6F11"/>
    <w:rsid w:val="001E7030"/>
    <w:rsid w:val="001E7AA4"/>
    <w:rsid w:val="001F05B0"/>
    <w:rsid w:val="001F0810"/>
    <w:rsid w:val="001F0E07"/>
    <w:rsid w:val="001F117B"/>
    <w:rsid w:val="001F1509"/>
    <w:rsid w:val="001F1BD1"/>
    <w:rsid w:val="001F1CD5"/>
    <w:rsid w:val="001F1DB7"/>
    <w:rsid w:val="001F1EFD"/>
    <w:rsid w:val="001F2F6D"/>
    <w:rsid w:val="001F362B"/>
    <w:rsid w:val="001F3AAF"/>
    <w:rsid w:val="001F4F3E"/>
    <w:rsid w:val="001F56AD"/>
    <w:rsid w:val="001F5804"/>
    <w:rsid w:val="001F5F5B"/>
    <w:rsid w:val="001F6674"/>
    <w:rsid w:val="001F7233"/>
    <w:rsid w:val="00200281"/>
    <w:rsid w:val="00201555"/>
    <w:rsid w:val="00201A34"/>
    <w:rsid w:val="00201C49"/>
    <w:rsid w:val="00201E30"/>
    <w:rsid w:val="0020430C"/>
    <w:rsid w:val="00204766"/>
    <w:rsid w:val="00204BDC"/>
    <w:rsid w:val="00204DCE"/>
    <w:rsid w:val="00204F57"/>
    <w:rsid w:val="0020565D"/>
    <w:rsid w:val="002062A6"/>
    <w:rsid w:val="0020641B"/>
    <w:rsid w:val="002068AA"/>
    <w:rsid w:val="0020739A"/>
    <w:rsid w:val="0020769F"/>
    <w:rsid w:val="00210027"/>
    <w:rsid w:val="00211371"/>
    <w:rsid w:val="002113D6"/>
    <w:rsid w:val="002117AC"/>
    <w:rsid w:val="00211E8C"/>
    <w:rsid w:val="00212610"/>
    <w:rsid w:val="00212706"/>
    <w:rsid w:val="00212EDB"/>
    <w:rsid w:val="00213560"/>
    <w:rsid w:val="002137C1"/>
    <w:rsid w:val="00213F5E"/>
    <w:rsid w:val="00213FFA"/>
    <w:rsid w:val="0021400D"/>
    <w:rsid w:val="002149D5"/>
    <w:rsid w:val="00216A18"/>
    <w:rsid w:val="00217233"/>
    <w:rsid w:val="002172ED"/>
    <w:rsid w:val="0021767B"/>
    <w:rsid w:val="0021768E"/>
    <w:rsid w:val="00217D93"/>
    <w:rsid w:val="002202E2"/>
    <w:rsid w:val="002204E5"/>
    <w:rsid w:val="00220578"/>
    <w:rsid w:val="00220779"/>
    <w:rsid w:val="00220B1A"/>
    <w:rsid w:val="00220E46"/>
    <w:rsid w:val="00221941"/>
    <w:rsid w:val="00221EAA"/>
    <w:rsid w:val="00222121"/>
    <w:rsid w:val="00223395"/>
    <w:rsid w:val="002247ED"/>
    <w:rsid w:val="00224B20"/>
    <w:rsid w:val="00224B78"/>
    <w:rsid w:val="00224C95"/>
    <w:rsid w:val="002252AB"/>
    <w:rsid w:val="002262CC"/>
    <w:rsid w:val="00226BFF"/>
    <w:rsid w:val="00227F17"/>
    <w:rsid w:val="002301E8"/>
    <w:rsid w:val="002307AD"/>
    <w:rsid w:val="00230C19"/>
    <w:rsid w:val="002312D4"/>
    <w:rsid w:val="00231680"/>
    <w:rsid w:val="00231F98"/>
    <w:rsid w:val="00232707"/>
    <w:rsid w:val="00232723"/>
    <w:rsid w:val="002335AB"/>
    <w:rsid w:val="002347DB"/>
    <w:rsid w:val="002354B6"/>
    <w:rsid w:val="00235B6A"/>
    <w:rsid w:val="00236641"/>
    <w:rsid w:val="0023791E"/>
    <w:rsid w:val="00240624"/>
    <w:rsid w:val="00240CF4"/>
    <w:rsid w:val="00241D01"/>
    <w:rsid w:val="0024248B"/>
    <w:rsid w:val="00242579"/>
    <w:rsid w:val="00242645"/>
    <w:rsid w:val="00242ACE"/>
    <w:rsid w:val="00243567"/>
    <w:rsid w:val="002447B1"/>
    <w:rsid w:val="00246EE5"/>
    <w:rsid w:val="00247B5D"/>
    <w:rsid w:val="00247DE3"/>
    <w:rsid w:val="00250234"/>
    <w:rsid w:val="002504FD"/>
    <w:rsid w:val="0025061C"/>
    <w:rsid w:val="00250D93"/>
    <w:rsid w:val="00250FBE"/>
    <w:rsid w:val="002511F2"/>
    <w:rsid w:val="0025155E"/>
    <w:rsid w:val="002517E5"/>
    <w:rsid w:val="00251BE1"/>
    <w:rsid w:val="0025223A"/>
    <w:rsid w:val="00252453"/>
    <w:rsid w:val="0025292E"/>
    <w:rsid w:val="00252B86"/>
    <w:rsid w:val="0025342F"/>
    <w:rsid w:val="0025349D"/>
    <w:rsid w:val="0025356D"/>
    <w:rsid w:val="002539E9"/>
    <w:rsid w:val="00253E6D"/>
    <w:rsid w:val="00254065"/>
    <w:rsid w:val="002541B6"/>
    <w:rsid w:val="002542F7"/>
    <w:rsid w:val="00254A14"/>
    <w:rsid w:val="002554FE"/>
    <w:rsid w:val="00256238"/>
    <w:rsid w:val="00256AE7"/>
    <w:rsid w:val="00256B27"/>
    <w:rsid w:val="00256BF1"/>
    <w:rsid w:val="00260544"/>
    <w:rsid w:val="00260C2A"/>
    <w:rsid w:val="0026174B"/>
    <w:rsid w:val="00261B91"/>
    <w:rsid w:val="00261B99"/>
    <w:rsid w:val="00262185"/>
    <w:rsid w:val="002629CC"/>
    <w:rsid w:val="00262DC3"/>
    <w:rsid w:val="00263228"/>
    <w:rsid w:val="00263287"/>
    <w:rsid w:val="00263313"/>
    <w:rsid w:val="002648B2"/>
    <w:rsid w:val="002650B8"/>
    <w:rsid w:val="002653CD"/>
    <w:rsid w:val="002677B3"/>
    <w:rsid w:val="002679FF"/>
    <w:rsid w:val="00267C11"/>
    <w:rsid w:val="0027004D"/>
    <w:rsid w:val="00270503"/>
    <w:rsid w:val="0027068C"/>
    <w:rsid w:val="00271644"/>
    <w:rsid w:val="00271708"/>
    <w:rsid w:val="00271B67"/>
    <w:rsid w:val="002727B0"/>
    <w:rsid w:val="0027330D"/>
    <w:rsid w:val="002757BF"/>
    <w:rsid w:val="00275878"/>
    <w:rsid w:val="00276BBB"/>
    <w:rsid w:val="0027776A"/>
    <w:rsid w:val="00280423"/>
    <w:rsid w:val="00280F35"/>
    <w:rsid w:val="00281335"/>
    <w:rsid w:val="002817ED"/>
    <w:rsid w:val="00281973"/>
    <w:rsid w:val="00281A3D"/>
    <w:rsid w:val="00282701"/>
    <w:rsid w:val="00282711"/>
    <w:rsid w:val="002834AB"/>
    <w:rsid w:val="00283570"/>
    <w:rsid w:val="00283F39"/>
    <w:rsid w:val="00283F62"/>
    <w:rsid w:val="00284451"/>
    <w:rsid w:val="00284892"/>
    <w:rsid w:val="0028546F"/>
    <w:rsid w:val="00285591"/>
    <w:rsid w:val="0028660C"/>
    <w:rsid w:val="00286870"/>
    <w:rsid w:val="00286C9B"/>
    <w:rsid w:val="00286FDB"/>
    <w:rsid w:val="002879AC"/>
    <w:rsid w:val="00290290"/>
    <w:rsid w:val="00290B87"/>
    <w:rsid w:val="00290C52"/>
    <w:rsid w:val="002910D6"/>
    <w:rsid w:val="00291465"/>
    <w:rsid w:val="00291538"/>
    <w:rsid w:val="00291623"/>
    <w:rsid w:val="00292423"/>
    <w:rsid w:val="00292F62"/>
    <w:rsid w:val="00293CD2"/>
    <w:rsid w:val="00294131"/>
    <w:rsid w:val="00294457"/>
    <w:rsid w:val="00294904"/>
    <w:rsid w:val="00294C20"/>
    <w:rsid w:val="00294F1D"/>
    <w:rsid w:val="0029599E"/>
    <w:rsid w:val="002A0406"/>
    <w:rsid w:val="002A0469"/>
    <w:rsid w:val="002A0650"/>
    <w:rsid w:val="002A1754"/>
    <w:rsid w:val="002A3B81"/>
    <w:rsid w:val="002A3E43"/>
    <w:rsid w:val="002A4674"/>
    <w:rsid w:val="002A52A1"/>
    <w:rsid w:val="002A5644"/>
    <w:rsid w:val="002A5F21"/>
    <w:rsid w:val="002A6487"/>
    <w:rsid w:val="002A75DB"/>
    <w:rsid w:val="002B0C33"/>
    <w:rsid w:val="002B0FC3"/>
    <w:rsid w:val="002B1586"/>
    <w:rsid w:val="002B15FC"/>
    <w:rsid w:val="002B21CE"/>
    <w:rsid w:val="002B23A4"/>
    <w:rsid w:val="002B2F22"/>
    <w:rsid w:val="002B2F92"/>
    <w:rsid w:val="002B3203"/>
    <w:rsid w:val="002B50E9"/>
    <w:rsid w:val="002B5381"/>
    <w:rsid w:val="002B63AA"/>
    <w:rsid w:val="002B64D4"/>
    <w:rsid w:val="002B6575"/>
    <w:rsid w:val="002B6A56"/>
    <w:rsid w:val="002B7070"/>
    <w:rsid w:val="002B7212"/>
    <w:rsid w:val="002B7771"/>
    <w:rsid w:val="002B77A4"/>
    <w:rsid w:val="002B7A88"/>
    <w:rsid w:val="002C0530"/>
    <w:rsid w:val="002C1CC3"/>
    <w:rsid w:val="002C1E56"/>
    <w:rsid w:val="002C3341"/>
    <w:rsid w:val="002C334D"/>
    <w:rsid w:val="002C3520"/>
    <w:rsid w:val="002C3D6E"/>
    <w:rsid w:val="002C41D4"/>
    <w:rsid w:val="002C478D"/>
    <w:rsid w:val="002C4915"/>
    <w:rsid w:val="002C4D0A"/>
    <w:rsid w:val="002C55E0"/>
    <w:rsid w:val="002C5E48"/>
    <w:rsid w:val="002C6480"/>
    <w:rsid w:val="002C65FD"/>
    <w:rsid w:val="002C67CE"/>
    <w:rsid w:val="002C6E95"/>
    <w:rsid w:val="002C72E9"/>
    <w:rsid w:val="002C7C91"/>
    <w:rsid w:val="002C7DC3"/>
    <w:rsid w:val="002D00DA"/>
    <w:rsid w:val="002D0804"/>
    <w:rsid w:val="002D086E"/>
    <w:rsid w:val="002D0ABC"/>
    <w:rsid w:val="002D0FEE"/>
    <w:rsid w:val="002D145E"/>
    <w:rsid w:val="002D24E3"/>
    <w:rsid w:val="002D2B99"/>
    <w:rsid w:val="002D33D6"/>
    <w:rsid w:val="002D5375"/>
    <w:rsid w:val="002D743B"/>
    <w:rsid w:val="002D7FEA"/>
    <w:rsid w:val="002E06CF"/>
    <w:rsid w:val="002E180B"/>
    <w:rsid w:val="002E2BC6"/>
    <w:rsid w:val="002E3168"/>
    <w:rsid w:val="002E3244"/>
    <w:rsid w:val="002E3821"/>
    <w:rsid w:val="002E4228"/>
    <w:rsid w:val="002E4BF2"/>
    <w:rsid w:val="002E5405"/>
    <w:rsid w:val="002E5703"/>
    <w:rsid w:val="002E5B1A"/>
    <w:rsid w:val="002E5DC7"/>
    <w:rsid w:val="002E64DD"/>
    <w:rsid w:val="002E6E6A"/>
    <w:rsid w:val="002E7086"/>
    <w:rsid w:val="002E7114"/>
    <w:rsid w:val="002E771E"/>
    <w:rsid w:val="002E7905"/>
    <w:rsid w:val="002F01D4"/>
    <w:rsid w:val="002F07EA"/>
    <w:rsid w:val="002F08C9"/>
    <w:rsid w:val="002F0A82"/>
    <w:rsid w:val="002F1517"/>
    <w:rsid w:val="002F2089"/>
    <w:rsid w:val="002F20DF"/>
    <w:rsid w:val="002F21C0"/>
    <w:rsid w:val="002F3FEC"/>
    <w:rsid w:val="002F4DC3"/>
    <w:rsid w:val="002F52C7"/>
    <w:rsid w:val="002F5FFC"/>
    <w:rsid w:val="002F65D7"/>
    <w:rsid w:val="002F6912"/>
    <w:rsid w:val="002F6B4B"/>
    <w:rsid w:val="002F7582"/>
    <w:rsid w:val="002F7F77"/>
    <w:rsid w:val="0030139B"/>
    <w:rsid w:val="00301E37"/>
    <w:rsid w:val="00302083"/>
    <w:rsid w:val="0030357E"/>
    <w:rsid w:val="00303871"/>
    <w:rsid w:val="00303A0A"/>
    <w:rsid w:val="00303EF1"/>
    <w:rsid w:val="0030419E"/>
    <w:rsid w:val="00304C05"/>
    <w:rsid w:val="00305058"/>
    <w:rsid w:val="003058A5"/>
    <w:rsid w:val="00305BD0"/>
    <w:rsid w:val="0030608E"/>
    <w:rsid w:val="003065B9"/>
    <w:rsid w:val="00306CC3"/>
    <w:rsid w:val="00306E05"/>
    <w:rsid w:val="003079FC"/>
    <w:rsid w:val="00310743"/>
    <w:rsid w:val="00310ED2"/>
    <w:rsid w:val="00311185"/>
    <w:rsid w:val="003113A9"/>
    <w:rsid w:val="00311457"/>
    <w:rsid w:val="0031221B"/>
    <w:rsid w:val="0031286D"/>
    <w:rsid w:val="00312A7A"/>
    <w:rsid w:val="00313C03"/>
    <w:rsid w:val="003147F6"/>
    <w:rsid w:val="00314B7D"/>
    <w:rsid w:val="00314D6F"/>
    <w:rsid w:val="00314F29"/>
    <w:rsid w:val="00315B4B"/>
    <w:rsid w:val="00315DB5"/>
    <w:rsid w:val="00315FF2"/>
    <w:rsid w:val="003166D2"/>
    <w:rsid w:val="00316F43"/>
    <w:rsid w:val="003170DD"/>
    <w:rsid w:val="00317836"/>
    <w:rsid w:val="00317B14"/>
    <w:rsid w:val="00317C40"/>
    <w:rsid w:val="00317E7A"/>
    <w:rsid w:val="0032067E"/>
    <w:rsid w:val="003207D0"/>
    <w:rsid w:val="003207EC"/>
    <w:rsid w:val="00320D12"/>
    <w:rsid w:val="003211BF"/>
    <w:rsid w:val="00321246"/>
    <w:rsid w:val="003212A2"/>
    <w:rsid w:val="003215AF"/>
    <w:rsid w:val="00321618"/>
    <w:rsid w:val="00321B9F"/>
    <w:rsid w:val="00321F4A"/>
    <w:rsid w:val="00321FEF"/>
    <w:rsid w:val="00323860"/>
    <w:rsid w:val="0032410E"/>
    <w:rsid w:val="00324165"/>
    <w:rsid w:val="00324B6E"/>
    <w:rsid w:val="00324BCD"/>
    <w:rsid w:val="00325677"/>
    <w:rsid w:val="003267A6"/>
    <w:rsid w:val="00326BD2"/>
    <w:rsid w:val="003305C3"/>
    <w:rsid w:val="003306B8"/>
    <w:rsid w:val="00330786"/>
    <w:rsid w:val="00330A31"/>
    <w:rsid w:val="00330DC5"/>
    <w:rsid w:val="003315A8"/>
    <w:rsid w:val="00331792"/>
    <w:rsid w:val="00332543"/>
    <w:rsid w:val="0033285C"/>
    <w:rsid w:val="00332B10"/>
    <w:rsid w:val="003335AB"/>
    <w:rsid w:val="00334476"/>
    <w:rsid w:val="00335660"/>
    <w:rsid w:val="00335790"/>
    <w:rsid w:val="003364AF"/>
    <w:rsid w:val="0033699C"/>
    <w:rsid w:val="00337A2E"/>
    <w:rsid w:val="00337D25"/>
    <w:rsid w:val="0034041A"/>
    <w:rsid w:val="00340C7A"/>
    <w:rsid w:val="003417A9"/>
    <w:rsid w:val="0034292F"/>
    <w:rsid w:val="00343131"/>
    <w:rsid w:val="0034325E"/>
    <w:rsid w:val="00343389"/>
    <w:rsid w:val="00343518"/>
    <w:rsid w:val="00343564"/>
    <w:rsid w:val="00343BC5"/>
    <w:rsid w:val="00343CA7"/>
    <w:rsid w:val="00343FC8"/>
    <w:rsid w:val="0034403A"/>
    <w:rsid w:val="00344927"/>
    <w:rsid w:val="00344B9D"/>
    <w:rsid w:val="00344E2F"/>
    <w:rsid w:val="00344E4D"/>
    <w:rsid w:val="003453AC"/>
    <w:rsid w:val="003455DF"/>
    <w:rsid w:val="00345903"/>
    <w:rsid w:val="00346BD4"/>
    <w:rsid w:val="00346D4D"/>
    <w:rsid w:val="00347623"/>
    <w:rsid w:val="003476A2"/>
    <w:rsid w:val="00351415"/>
    <w:rsid w:val="0035255D"/>
    <w:rsid w:val="0035386E"/>
    <w:rsid w:val="003538B6"/>
    <w:rsid w:val="00353E6D"/>
    <w:rsid w:val="00353FA6"/>
    <w:rsid w:val="003555C3"/>
    <w:rsid w:val="003557F8"/>
    <w:rsid w:val="003560A2"/>
    <w:rsid w:val="003566F2"/>
    <w:rsid w:val="00356968"/>
    <w:rsid w:val="00356C91"/>
    <w:rsid w:val="00357665"/>
    <w:rsid w:val="003578E1"/>
    <w:rsid w:val="00357BAE"/>
    <w:rsid w:val="00357DF1"/>
    <w:rsid w:val="00357F7B"/>
    <w:rsid w:val="00357F90"/>
    <w:rsid w:val="00360402"/>
    <w:rsid w:val="00361B69"/>
    <w:rsid w:val="00361F85"/>
    <w:rsid w:val="00362624"/>
    <w:rsid w:val="00362662"/>
    <w:rsid w:val="00362711"/>
    <w:rsid w:val="003627A4"/>
    <w:rsid w:val="00362B01"/>
    <w:rsid w:val="003634E8"/>
    <w:rsid w:val="00363541"/>
    <w:rsid w:val="0036385B"/>
    <w:rsid w:val="00363DF0"/>
    <w:rsid w:val="00363E71"/>
    <w:rsid w:val="00364374"/>
    <w:rsid w:val="003644B1"/>
    <w:rsid w:val="0036483E"/>
    <w:rsid w:val="00364A3C"/>
    <w:rsid w:val="00364FDE"/>
    <w:rsid w:val="00365460"/>
    <w:rsid w:val="00365F87"/>
    <w:rsid w:val="0036643A"/>
    <w:rsid w:val="00367A2B"/>
    <w:rsid w:val="00367D24"/>
    <w:rsid w:val="00367DBD"/>
    <w:rsid w:val="00367E94"/>
    <w:rsid w:val="00370910"/>
    <w:rsid w:val="00371598"/>
    <w:rsid w:val="003721CB"/>
    <w:rsid w:val="00372404"/>
    <w:rsid w:val="00372C8A"/>
    <w:rsid w:val="003730DF"/>
    <w:rsid w:val="00374133"/>
    <w:rsid w:val="00374D9B"/>
    <w:rsid w:val="00375624"/>
    <w:rsid w:val="0037564F"/>
    <w:rsid w:val="003756D1"/>
    <w:rsid w:val="00375C69"/>
    <w:rsid w:val="00375D6F"/>
    <w:rsid w:val="0037625B"/>
    <w:rsid w:val="0037630F"/>
    <w:rsid w:val="00376ABE"/>
    <w:rsid w:val="00376B61"/>
    <w:rsid w:val="00376BBB"/>
    <w:rsid w:val="00376CF3"/>
    <w:rsid w:val="00377517"/>
    <w:rsid w:val="00377584"/>
    <w:rsid w:val="00377651"/>
    <w:rsid w:val="00377EF7"/>
    <w:rsid w:val="00380591"/>
    <w:rsid w:val="00380EA1"/>
    <w:rsid w:val="00381D0E"/>
    <w:rsid w:val="00381F4E"/>
    <w:rsid w:val="003823F3"/>
    <w:rsid w:val="0038272A"/>
    <w:rsid w:val="0038273E"/>
    <w:rsid w:val="003835F1"/>
    <w:rsid w:val="00384823"/>
    <w:rsid w:val="00384DF2"/>
    <w:rsid w:val="00385864"/>
    <w:rsid w:val="00385CDA"/>
    <w:rsid w:val="00386ECE"/>
    <w:rsid w:val="00391298"/>
    <w:rsid w:val="00392A9E"/>
    <w:rsid w:val="00393446"/>
    <w:rsid w:val="00393F89"/>
    <w:rsid w:val="003945B7"/>
    <w:rsid w:val="00394AB6"/>
    <w:rsid w:val="00394F0C"/>
    <w:rsid w:val="0039660C"/>
    <w:rsid w:val="0039763D"/>
    <w:rsid w:val="00397AFF"/>
    <w:rsid w:val="00397ECB"/>
    <w:rsid w:val="003A0C3D"/>
    <w:rsid w:val="003A14FC"/>
    <w:rsid w:val="003A169F"/>
    <w:rsid w:val="003A1FE6"/>
    <w:rsid w:val="003A21B1"/>
    <w:rsid w:val="003A21F6"/>
    <w:rsid w:val="003A238C"/>
    <w:rsid w:val="003A295C"/>
    <w:rsid w:val="003A2A95"/>
    <w:rsid w:val="003A319B"/>
    <w:rsid w:val="003A3FCD"/>
    <w:rsid w:val="003A4002"/>
    <w:rsid w:val="003A406A"/>
    <w:rsid w:val="003A4D57"/>
    <w:rsid w:val="003A4FEC"/>
    <w:rsid w:val="003A5106"/>
    <w:rsid w:val="003A5F37"/>
    <w:rsid w:val="003A6FAD"/>
    <w:rsid w:val="003A7048"/>
    <w:rsid w:val="003A78E8"/>
    <w:rsid w:val="003B0684"/>
    <w:rsid w:val="003B070B"/>
    <w:rsid w:val="003B07EA"/>
    <w:rsid w:val="003B149D"/>
    <w:rsid w:val="003B166D"/>
    <w:rsid w:val="003B196F"/>
    <w:rsid w:val="003B1AC8"/>
    <w:rsid w:val="003B1F05"/>
    <w:rsid w:val="003B27FE"/>
    <w:rsid w:val="003B2B87"/>
    <w:rsid w:val="003B2CFB"/>
    <w:rsid w:val="003B2F06"/>
    <w:rsid w:val="003B3010"/>
    <w:rsid w:val="003B30DA"/>
    <w:rsid w:val="003B33DB"/>
    <w:rsid w:val="003B461A"/>
    <w:rsid w:val="003B4AB7"/>
    <w:rsid w:val="003B4C62"/>
    <w:rsid w:val="003B4DC5"/>
    <w:rsid w:val="003B53A9"/>
    <w:rsid w:val="003B64A5"/>
    <w:rsid w:val="003B66CF"/>
    <w:rsid w:val="003B7036"/>
    <w:rsid w:val="003B76F0"/>
    <w:rsid w:val="003B7887"/>
    <w:rsid w:val="003B78C3"/>
    <w:rsid w:val="003B7D39"/>
    <w:rsid w:val="003C03E6"/>
    <w:rsid w:val="003C0C93"/>
    <w:rsid w:val="003C18F6"/>
    <w:rsid w:val="003C22ED"/>
    <w:rsid w:val="003C307D"/>
    <w:rsid w:val="003C3A73"/>
    <w:rsid w:val="003C5B5F"/>
    <w:rsid w:val="003C5C7F"/>
    <w:rsid w:val="003C6485"/>
    <w:rsid w:val="003C6672"/>
    <w:rsid w:val="003C6813"/>
    <w:rsid w:val="003C718C"/>
    <w:rsid w:val="003C7902"/>
    <w:rsid w:val="003D015E"/>
    <w:rsid w:val="003D0755"/>
    <w:rsid w:val="003D07CF"/>
    <w:rsid w:val="003D1F3F"/>
    <w:rsid w:val="003D37AF"/>
    <w:rsid w:val="003D39D3"/>
    <w:rsid w:val="003D4A72"/>
    <w:rsid w:val="003D597B"/>
    <w:rsid w:val="003D5A2B"/>
    <w:rsid w:val="003D5DEE"/>
    <w:rsid w:val="003D7111"/>
    <w:rsid w:val="003D7B39"/>
    <w:rsid w:val="003D7C57"/>
    <w:rsid w:val="003D7DD7"/>
    <w:rsid w:val="003E03BB"/>
    <w:rsid w:val="003E2BD4"/>
    <w:rsid w:val="003E552D"/>
    <w:rsid w:val="003E58D2"/>
    <w:rsid w:val="003E5A72"/>
    <w:rsid w:val="003E5FBE"/>
    <w:rsid w:val="003E62EF"/>
    <w:rsid w:val="003E6366"/>
    <w:rsid w:val="003E6DC1"/>
    <w:rsid w:val="003E7235"/>
    <w:rsid w:val="003E72EF"/>
    <w:rsid w:val="003E7A91"/>
    <w:rsid w:val="003F0E08"/>
    <w:rsid w:val="003F0FB2"/>
    <w:rsid w:val="003F164B"/>
    <w:rsid w:val="003F1B75"/>
    <w:rsid w:val="003F1DE6"/>
    <w:rsid w:val="003F2C56"/>
    <w:rsid w:val="003F2E13"/>
    <w:rsid w:val="003F3672"/>
    <w:rsid w:val="003F3A26"/>
    <w:rsid w:val="003F4645"/>
    <w:rsid w:val="003F4C36"/>
    <w:rsid w:val="003F516C"/>
    <w:rsid w:val="003F5268"/>
    <w:rsid w:val="003F5725"/>
    <w:rsid w:val="003F5C9A"/>
    <w:rsid w:val="003F5FE4"/>
    <w:rsid w:val="003F64E3"/>
    <w:rsid w:val="003F64F1"/>
    <w:rsid w:val="003F6532"/>
    <w:rsid w:val="003F6795"/>
    <w:rsid w:val="003F7776"/>
    <w:rsid w:val="00400119"/>
    <w:rsid w:val="00400560"/>
    <w:rsid w:val="00400AC4"/>
    <w:rsid w:val="00401217"/>
    <w:rsid w:val="004014AB"/>
    <w:rsid w:val="004014C6"/>
    <w:rsid w:val="00401DB2"/>
    <w:rsid w:val="0040310C"/>
    <w:rsid w:val="004038D9"/>
    <w:rsid w:val="00403FE2"/>
    <w:rsid w:val="004041E5"/>
    <w:rsid w:val="004049F8"/>
    <w:rsid w:val="00404B88"/>
    <w:rsid w:val="00405321"/>
    <w:rsid w:val="004053C3"/>
    <w:rsid w:val="00406AEC"/>
    <w:rsid w:val="00406E43"/>
    <w:rsid w:val="00406F1B"/>
    <w:rsid w:val="00407347"/>
    <w:rsid w:val="0040745D"/>
    <w:rsid w:val="00407664"/>
    <w:rsid w:val="004076F7"/>
    <w:rsid w:val="0041018F"/>
    <w:rsid w:val="00410554"/>
    <w:rsid w:val="00410F55"/>
    <w:rsid w:val="00411D09"/>
    <w:rsid w:val="004123ED"/>
    <w:rsid w:val="00412FAD"/>
    <w:rsid w:val="0041330C"/>
    <w:rsid w:val="004140EB"/>
    <w:rsid w:val="004140F2"/>
    <w:rsid w:val="00414303"/>
    <w:rsid w:val="00414401"/>
    <w:rsid w:val="0041440B"/>
    <w:rsid w:val="004144F4"/>
    <w:rsid w:val="004145A2"/>
    <w:rsid w:val="00415015"/>
    <w:rsid w:val="00416E50"/>
    <w:rsid w:val="004174CD"/>
    <w:rsid w:val="0042016D"/>
    <w:rsid w:val="00420174"/>
    <w:rsid w:val="00420B3F"/>
    <w:rsid w:val="00420CFF"/>
    <w:rsid w:val="004210DB"/>
    <w:rsid w:val="00421C83"/>
    <w:rsid w:val="00421E62"/>
    <w:rsid w:val="004220D7"/>
    <w:rsid w:val="004221AB"/>
    <w:rsid w:val="00422B3A"/>
    <w:rsid w:val="00422D6A"/>
    <w:rsid w:val="00425929"/>
    <w:rsid w:val="00425AD8"/>
    <w:rsid w:val="004269C8"/>
    <w:rsid w:val="00426CAB"/>
    <w:rsid w:val="004270C5"/>
    <w:rsid w:val="00427787"/>
    <w:rsid w:val="00427B70"/>
    <w:rsid w:val="0043053D"/>
    <w:rsid w:val="0043068A"/>
    <w:rsid w:val="00430B63"/>
    <w:rsid w:val="004311C9"/>
    <w:rsid w:val="00431441"/>
    <w:rsid w:val="0043344E"/>
    <w:rsid w:val="00433CB5"/>
    <w:rsid w:val="004344B0"/>
    <w:rsid w:val="00434C35"/>
    <w:rsid w:val="00434DC7"/>
    <w:rsid w:val="00435092"/>
    <w:rsid w:val="004354E2"/>
    <w:rsid w:val="0043574E"/>
    <w:rsid w:val="004367D7"/>
    <w:rsid w:val="00436854"/>
    <w:rsid w:val="00437E19"/>
    <w:rsid w:val="00440005"/>
    <w:rsid w:val="00440649"/>
    <w:rsid w:val="00441744"/>
    <w:rsid w:val="004418A5"/>
    <w:rsid w:val="00441BBB"/>
    <w:rsid w:val="00442211"/>
    <w:rsid w:val="0044268F"/>
    <w:rsid w:val="00442A84"/>
    <w:rsid w:val="00442DF5"/>
    <w:rsid w:val="00442E3C"/>
    <w:rsid w:val="00443BCB"/>
    <w:rsid w:val="00443C9F"/>
    <w:rsid w:val="00444058"/>
    <w:rsid w:val="00444270"/>
    <w:rsid w:val="004442C3"/>
    <w:rsid w:val="00444498"/>
    <w:rsid w:val="004449F4"/>
    <w:rsid w:val="0044522B"/>
    <w:rsid w:val="0044593E"/>
    <w:rsid w:val="00445A18"/>
    <w:rsid w:val="0044611F"/>
    <w:rsid w:val="00446229"/>
    <w:rsid w:val="0044649E"/>
    <w:rsid w:val="00446522"/>
    <w:rsid w:val="004466A7"/>
    <w:rsid w:val="00446AAC"/>
    <w:rsid w:val="00446BDB"/>
    <w:rsid w:val="00447201"/>
    <w:rsid w:val="00447472"/>
    <w:rsid w:val="00447952"/>
    <w:rsid w:val="00447BE5"/>
    <w:rsid w:val="00450407"/>
    <w:rsid w:val="00450587"/>
    <w:rsid w:val="0045144F"/>
    <w:rsid w:val="004515EF"/>
    <w:rsid w:val="004518E7"/>
    <w:rsid w:val="00451C02"/>
    <w:rsid w:val="00451E4C"/>
    <w:rsid w:val="0045220C"/>
    <w:rsid w:val="0045229C"/>
    <w:rsid w:val="004526D8"/>
    <w:rsid w:val="00452C87"/>
    <w:rsid w:val="0045329B"/>
    <w:rsid w:val="0045372C"/>
    <w:rsid w:val="004539AE"/>
    <w:rsid w:val="00453A91"/>
    <w:rsid w:val="00454B52"/>
    <w:rsid w:val="00455107"/>
    <w:rsid w:val="004554D6"/>
    <w:rsid w:val="0045591A"/>
    <w:rsid w:val="0045597D"/>
    <w:rsid w:val="00455DED"/>
    <w:rsid w:val="004566C0"/>
    <w:rsid w:val="00456D36"/>
    <w:rsid w:val="00456EB4"/>
    <w:rsid w:val="00457429"/>
    <w:rsid w:val="004577DC"/>
    <w:rsid w:val="00457AA4"/>
    <w:rsid w:val="00457ADD"/>
    <w:rsid w:val="004612F1"/>
    <w:rsid w:val="00462591"/>
    <w:rsid w:val="00462E72"/>
    <w:rsid w:val="00462F7E"/>
    <w:rsid w:val="0046320E"/>
    <w:rsid w:val="00463F6E"/>
    <w:rsid w:val="00463FEE"/>
    <w:rsid w:val="00464831"/>
    <w:rsid w:val="00464A27"/>
    <w:rsid w:val="00464D0E"/>
    <w:rsid w:val="00465C85"/>
    <w:rsid w:val="00465E1D"/>
    <w:rsid w:val="0046607F"/>
    <w:rsid w:val="00466250"/>
    <w:rsid w:val="0046663A"/>
    <w:rsid w:val="00466902"/>
    <w:rsid w:val="004669C1"/>
    <w:rsid w:val="00467386"/>
    <w:rsid w:val="00467D5C"/>
    <w:rsid w:val="004708E0"/>
    <w:rsid w:val="00470A7E"/>
    <w:rsid w:val="00470A88"/>
    <w:rsid w:val="00470BD1"/>
    <w:rsid w:val="0047114B"/>
    <w:rsid w:val="00472CB6"/>
    <w:rsid w:val="00473619"/>
    <w:rsid w:val="00473877"/>
    <w:rsid w:val="00473DC9"/>
    <w:rsid w:val="00474C1B"/>
    <w:rsid w:val="00476104"/>
    <w:rsid w:val="00476272"/>
    <w:rsid w:val="0047657C"/>
    <w:rsid w:val="00476C38"/>
    <w:rsid w:val="00477175"/>
    <w:rsid w:val="00477C8C"/>
    <w:rsid w:val="004803D5"/>
    <w:rsid w:val="0048079D"/>
    <w:rsid w:val="00480A3C"/>
    <w:rsid w:val="00480C7B"/>
    <w:rsid w:val="0048166B"/>
    <w:rsid w:val="004821F8"/>
    <w:rsid w:val="00482ACE"/>
    <w:rsid w:val="00482FDD"/>
    <w:rsid w:val="0048346C"/>
    <w:rsid w:val="00483555"/>
    <w:rsid w:val="00483A92"/>
    <w:rsid w:val="00485B10"/>
    <w:rsid w:val="004863D8"/>
    <w:rsid w:val="0048682E"/>
    <w:rsid w:val="00487B8F"/>
    <w:rsid w:val="00490107"/>
    <w:rsid w:val="004906E1"/>
    <w:rsid w:val="00490A0D"/>
    <w:rsid w:val="004913E6"/>
    <w:rsid w:val="00491E38"/>
    <w:rsid w:val="00492468"/>
    <w:rsid w:val="004927CF"/>
    <w:rsid w:val="004928AF"/>
    <w:rsid w:val="00492959"/>
    <w:rsid w:val="00492E03"/>
    <w:rsid w:val="00492FB1"/>
    <w:rsid w:val="00493799"/>
    <w:rsid w:val="004938E2"/>
    <w:rsid w:val="00493F70"/>
    <w:rsid w:val="00494A37"/>
    <w:rsid w:val="00496604"/>
    <w:rsid w:val="004968DA"/>
    <w:rsid w:val="00496C1E"/>
    <w:rsid w:val="00496CDD"/>
    <w:rsid w:val="004974A3"/>
    <w:rsid w:val="0049758C"/>
    <w:rsid w:val="00497A40"/>
    <w:rsid w:val="004A0032"/>
    <w:rsid w:val="004A0C2D"/>
    <w:rsid w:val="004A0C9A"/>
    <w:rsid w:val="004A0FBD"/>
    <w:rsid w:val="004A141F"/>
    <w:rsid w:val="004A193B"/>
    <w:rsid w:val="004A1C1D"/>
    <w:rsid w:val="004A45C6"/>
    <w:rsid w:val="004A4BBA"/>
    <w:rsid w:val="004A50E7"/>
    <w:rsid w:val="004A55B2"/>
    <w:rsid w:val="004A5739"/>
    <w:rsid w:val="004A5C8F"/>
    <w:rsid w:val="004A631E"/>
    <w:rsid w:val="004A6D75"/>
    <w:rsid w:val="004A6F3F"/>
    <w:rsid w:val="004A7557"/>
    <w:rsid w:val="004A78E9"/>
    <w:rsid w:val="004B08CB"/>
    <w:rsid w:val="004B0B6F"/>
    <w:rsid w:val="004B0D5E"/>
    <w:rsid w:val="004B0DAE"/>
    <w:rsid w:val="004B1D6F"/>
    <w:rsid w:val="004B2038"/>
    <w:rsid w:val="004B22FE"/>
    <w:rsid w:val="004B26D6"/>
    <w:rsid w:val="004B2D68"/>
    <w:rsid w:val="004B3007"/>
    <w:rsid w:val="004B31A8"/>
    <w:rsid w:val="004B32DD"/>
    <w:rsid w:val="004B3CAB"/>
    <w:rsid w:val="004B40FA"/>
    <w:rsid w:val="004B4BFA"/>
    <w:rsid w:val="004B55FB"/>
    <w:rsid w:val="004B5793"/>
    <w:rsid w:val="004B6624"/>
    <w:rsid w:val="004B7C6B"/>
    <w:rsid w:val="004C000B"/>
    <w:rsid w:val="004C0EFC"/>
    <w:rsid w:val="004C19BC"/>
    <w:rsid w:val="004C287B"/>
    <w:rsid w:val="004C2C56"/>
    <w:rsid w:val="004C3358"/>
    <w:rsid w:val="004C36EE"/>
    <w:rsid w:val="004C3AB6"/>
    <w:rsid w:val="004C3C70"/>
    <w:rsid w:val="004C42CD"/>
    <w:rsid w:val="004C4F24"/>
    <w:rsid w:val="004C5560"/>
    <w:rsid w:val="004C57BE"/>
    <w:rsid w:val="004C6114"/>
    <w:rsid w:val="004C65E5"/>
    <w:rsid w:val="004C6898"/>
    <w:rsid w:val="004C7EA2"/>
    <w:rsid w:val="004D0340"/>
    <w:rsid w:val="004D09A7"/>
    <w:rsid w:val="004D16A3"/>
    <w:rsid w:val="004D1FED"/>
    <w:rsid w:val="004D216D"/>
    <w:rsid w:val="004D2958"/>
    <w:rsid w:val="004D2963"/>
    <w:rsid w:val="004D2C0F"/>
    <w:rsid w:val="004D305B"/>
    <w:rsid w:val="004D3479"/>
    <w:rsid w:val="004D4768"/>
    <w:rsid w:val="004D5839"/>
    <w:rsid w:val="004D679E"/>
    <w:rsid w:val="004E194C"/>
    <w:rsid w:val="004E1EA8"/>
    <w:rsid w:val="004E2835"/>
    <w:rsid w:val="004E2C3D"/>
    <w:rsid w:val="004E2EDB"/>
    <w:rsid w:val="004E513B"/>
    <w:rsid w:val="004E52EF"/>
    <w:rsid w:val="004E54AE"/>
    <w:rsid w:val="004E7054"/>
    <w:rsid w:val="004E75D4"/>
    <w:rsid w:val="004E7D9D"/>
    <w:rsid w:val="004F033A"/>
    <w:rsid w:val="004F0BC7"/>
    <w:rsid w:val="004F0E35"/>
    <w:rsid w:val="004F129B"/>
    <w:rsid w:val="004F1B46"/>
    <w:rsid w:val="004F2351"/>
    <w:rsid w:val="004F3A39"/>
    <w:rsid w:val="004F3B43"/>
    <w:rsid w:val="004F44B2"/>
    <w:rsid w:val="004F456A"/>
    <w:rsid w:val="004F46A3"/>
    <w:rsid w:val="004F494D"/>
    <w:rsid w:val="004F4F3C"/>
    <w:rsid w:val="004F5066"/>
    <w:rsid w:val="004F56C0"/>
    <w:rsid w:val="004F5C64"/>
    <w:rsid w:val="004F5DA7"/>
    <w:rsid w:val="004F7434"/>
    <w:rsid w:val="004F78F7"/>
    <w:rsid w:val="005003E9"/>
    <w:rsid w:val="00500434"/>
    <w:rsid w:val="00500B69"/>
    <w:rsid w:val="005015F4"/>
    <w:rsid w:val="00501AFD"/>
    <w:rsid w:val="00502B39"/>
    <w:rsid w:val="00502D07"/>
    <w:rsid w:val="00503275"/>
    <w:rsid w:val="00503283"/>
    <w:rsid w:val="00503E13"/>
    <w:rsid w:val="00503FE9"/>
    <w:rsid w:val="00504079"/>
    <w:rsid w:val="00505AF7"/>
    <w:rsid w:val="00505CE4"/>
    <w:rsid w:val="00506DC5"/>
    <w:rsid w:val="0050735A"/>
    <w:rsid w:val="0051047A"/>
    <w:rsid w:val="00510A30"/>
    <w:rsid w:val="00511CB6"/>
    <w:rsid w:val="00512557"/>
    <w:rsid w:val="00513BB9"/>
    <w:rsid w:val="005143C8"/>
    <w:rsid w:val="00514BA4"/>
    <w:rsid w:val="0051525B"/>
    <w:rsid w:val="0051539E"/>
    <w:rsid w:val="00516141"/>
    <w:rsid w:val="00516180"/>
    <w:rsid w:val="005169A8"/>
    <w:rsid w:val="005169DE"/>
    <w:rsid w:val="005175A8"/>
    <w:rsid w:val="00517D24"/>
    <w:rsid w:val="0052006F"/>
    <w:rsid w:val="00520B95"/>
    <w:rsid w:val="00521634"/>
    <w:rsid w:val="005219C4"/>
    <w:rsid w:val="00522181"/>
    <w:rsid w:val="00522BF7"/>
    <w:rsid w:val="00522E50"/>
    <w:rsid w:val="005233AB"/>
    <w:rsid w:val="005236EE"/>
    <w:rsid w:val="00523F3C"/>
    <w:rsid w:val="0052554B"/>
    <w:rsid w:val="00525878"/>
    <w:rsid w:val="00525F4A"/>
    <w:rsid w:val="00525F6E"/>
    <w:rsid w:val="00526053"/>
    <w:rsid w:val="00526281"/>
    <w:rsid w:val="005263D8"/>
    <w:rsid w:val="00526DF4"/>
    <w:rsid w:val="005302CE"/>
    <w:rsid w:val="0053091C"/>
    <w:rsid w:val="00530A36"/>
    <w:rsid w:val="00531146"/>
    <w:rsid w:val="00532713"/>
    <w:rsid w:val="00532A14"/>
    <w:rsid w:val="00532DB2"/>
    <w:rsid w:val="0053311B"/>
    <w:rsid w:val="00534CC8"/>
    <w:rsid w:val="00535688"/>
    <w:rsid w:val="005359CB"/>
    <w:rsid w:val="00535AC9"/>
    <w:rsid w:val="00535BDC"/>
    <w:rsid w:val="00535E4C"/>
    <w:rsid w:val="0053602A"/>
    <w:rsid w:val="00536967"/>
    <w:rsid w:val="00536A5C"/>
    <w:rsid w:val="00536D74"/>
    <w:rsid w:val="005379BF"/>
    <w:rsid w:val="00537F19"/>
    <w:rsid w:val="005402FF"/>
    <w:rsid w:val="0054110E"/>
    <w:rsid w:val="005416AC"/>
    <w:rsid w:val="0054198B"/>
    <w:rsid w:val="005423B4"/>
    <w:rsid w:val="00542B1F"/>
    <w:rsid w:val="00542EB3"/>
    <w:rsid w:val="00543657"/>
    <w:rsid w:val="005445C6"/>
    <w:rsid w:val="005447BE"/>
    <w:rsid w:val="00544882"/>
    <w:rsid w:val="00544C22"/>
    <w:rsid w:val="00544FB2"/>
    <w:rsid w:val="0054502F"/>
    <w:rsid w:val="00546016"/>
    <w:rsid w:val="005460B2"/>
    <w:rsid w:val="005463D7"/>
    <w:rsid w:val="00546892"/>
    <w:rsid w:val="00547383"/>
    <w:rsid w:val="005475B0"/>
    <w:rsid w:val="00550349"/>
    <w:rsid w:val="00550488"/>
    <w:rsid w:val="005505E9"/>
    <w:rsid w:val="00550746"/>
    <w:rsid w:val="00550843"/>
    <w:rsid w:val="00550EA2"/>
    <w:rsid w:val="00551CDE"/>
    <w:rsid w:val="00551E52"/>
    <w:rsid w:val="005522AC"/>
    <w:rsid w:val="005527F0"/>
    <w:rsid w:val="00552A2C"/>
    <w:rsid w:val="00552DB5"/>
    <w:rsid w:val="00553735"/>
    <w:rsid w:val="00555790"/>
    <w:rsid w:val="00555B5B"/>
    <w:rsid w:val="0055632F"/>
    <w:rsid w:val="005574C2"/>
    <w:rsid w:val="0055757E"/>
    <w:rsid w:val="00557A22"/>
    <w:rsid w:val="00557B39"/>
    <w:rsid w:val="00557F15"/>
    <w:rsid w:val="005606EC"/>
    <w:rsid w:val="00560853"/>
    <w:rsid w:val="00560E13"/>
    <w:rsid w:val="00561054"/>
    <w:rsid w:val="00561696"/>
    <w:rsid w:val="00561720"/>
    <w:rsid w:val="005622CE"/>
    <w:rsid w:val="005640F5"/>
    <w:rsid w:val="005643BB"/>
    <w:rsid w:val="0056472E"/>
    <w:rsid w:val="00564B3E"/>
    <w:rsid w:val="00564F24"/>
    <w:rsid w:val="005650D6"/>
    <w:rsid w:val="00565534"/>
    <w:rsid w:val="0056675F"/>
    <w:rsid w:val="005667F1"/>
    <w:rsid w:val="00567210"/>
    <w:rsid w:val="00567BFE"/>
    <w:rsid w:val="00570749"/>
    <w:rsid w:val="005709DB"/>
    <w:rsid w:val="00570CF8"/>
    <w:rsid w:val="00570D0D"/>
    <w:rsid w:val="00570D72"/>
    <w:rsid w:val="005716E6"/>
    <w:rsid w:val="005718A1"/>
    <w:rsid w:val="005721A2"/>
    <w:rsid w:val="005735A9"/>
    <w:rsid w:val="005741CE"/>
    <w:rsid w:val="0057530B"/>
    <w:rsid w:val="0057536B"/>
    <w:rsid w:val="00575C83"/>
    <w:rsid w:val="005763E0"/>
    <w:rsid w:val="005776C0"/>
    <w:rsid w:val="00577762"/>
    <w:rsid w:val="005807A9"/>
    <w:rsid w:val="00580DA3"/>
    <w:rsid w:val="00580FC3"/>
    <w:rsid w:val="0058145D"/>
    <w:rsid w:val="005815CD"/>
    <w:rsid w:val="0058387E"/>
    <w:rsid w:val="005849C8"/>
    <w:rsid w:val="005852AB"/>
    <w:rsid w:val="0058567A"/>
    <w:rsid w:val="00585842"/>
    <w:rsid w:val="00585A53"/>
    <w:rsid w:val="0058643B"/>
    <w:rsid w:val="0058653B"/>
    <w:rsid w:val="00586D58"/>
    <w:rsid w:val="00587611"/>
    <w:rsid w:val="005878FF"/>
    <w:rsid w:val="005904DE"/>
    <w:rsid w:val="00590B71"/>
    <w:rsid w:val="00590FAE"/>
    <w:rsid w:val="005921A5"/>
    <w:rsid w:val="0059256A"/>
    <w:rsid w:val="0059321C"/>
    <w:rsid w:val="0059524B"/>
    <w:rsid w:val="0059574B"/>
    <w:rsid w:val="005962E6"/>
    <w:rsid w:val="00597575"/>
    <w:rsid w:val="005979E4"/>
    <w:rsid w:val="00597C35"/>
    <w:rsid w:val="005A088C"/>
    <w:rsid w:val="005A0B68"/>
    <w:rsid w:val="005A0DA4"/>
    <w:rsid w:val="005A100F"/>
    <w:rsid w:val="005A1366"/>
    <w:rsid w:val="005A186D"/>
    <w:rsid w:val="005A1E08"/>
    <w:rsid w:val="005A2A43"/>
    <w:rsid w:val="005A35D8"/>
    <w:rsid w:val="005A3AA3"/>
    <w:rsid w:val="005A3B42"/>
    <w:rsid w:val="005A3CE5"/>
    <w:rsid w:val="005A3D7A"/>
    <w:rsid w:val="005A45D0"/>
    <w:rsid w:val="005A4DFA"/>
    <w:rsid w:val="005A7446"/>
    <w:rsid w:val="005A781F"/>
    <w:rsid w:val="005B002E"/>
    <w:rsid w:val="005B08E6"/>
    <w:rsid w:val="005B111B"/>
    <w:rsid w:val="005B1AEC"/>
    <w:rsid w:val="005B2872"/>
    <w:rsid w:val="005B2B87"/>
    <w:rsid w:val="005B2F61"/>
    <w:rsid w:val="005B424D"/>
    <w:rsid w:val="005B52D7"/>
    <w:rsid w:val="005B5C3C"/>
    <w:rsid w:val="005B6345"/>
    <w:rsid w:val="005B6934"/>
    <w:rsid w:val="005B71E7"/>
    <w:rsid w:val="005B7A4F"/>
    <w:rsid w:val="005B7ABF"/>
    <w:rsid w:val="005C1F41"/>
    <w:rsid w:val="005C2495"/>
    <w:rsid w:val="005C2BD4"/>
    <w:rsid w:val="005C303D"/>
    <w:rsid w:val="005C35E4"/>
    <w:rsid w:val="005C3BDA"/>
    <w:rsid w:val="005C4862"/>
    <w:rsid w:val="005C49E6"/>
    <w:rsid w:val="005C4FE1"/>
    <w:rsid w:val="005C5B0E"/>
    <w:rsid w:val="005C5B8A"/>
    <w:rsid w:val="005C5DAD"/>
    <w:rsid w:val="005C646C"/>
    <w:rsid w:val="005C7029"/>
    <w:rsid w:val="005C710D"/>
    <w:rsid w:val="005C7D35"/>
    <w:rsid w:val="005C7D6B"/>
    <w:rsid w:val="005C7FCC"/>
    <w:rsid w:val="005D076B"/>
    <w:rsid w:val="005D07BF"/>
    <w:rsid w:val="005D0CA9"/>
    <w:rsid w:val="005D1D55"/>
    <w:rsid w:val="005D1D70"/>
    <w:rsid w:val="005D26C1"/>
    <w:rsid w:val="005D274C"/>
    <w:rsid w:val="005D32AC"/>
    <w:rsid w:val="005D35E7"/>
    <w:rsid w:val="005D3A02"/>
    <w:rsid w:val="005D3F93"/>
    <w:rsid w:val="005D3FB8"/>
    <w:rsid w:val="005D4216"/>
    <w:rsid w:val="005D4876"/>
    <w:rsid w:val="005D4C40"/>
    <w:rsid w:val="005D4DD4"/>
    <w:rsid w:val="005D519D"/>
    <w:rsid w:val="005D5CF9"/>
    <w:rsid w:val="005D5F25"/>
    <w:rsid w:val="005D5FAE"/>
    <w:rsid w:val="005D60DE"/>
    <w:rsid w:val="005D6C7F"/>
    <w:rsid w:val="005D6EBD"/>
    <w:rsid w:val="005D7692"/>
    <w:rsid w:val="005D7A1D"/>
    <w:rsid w:val="005E0599"/>
    <w:rsid w:val="005E0F27"/>
    <w:rsid w:val="005E13B9"/>
    <w:rsid w:val="005E2097"/>
    <w:rsid w:val="005E23DF"/>
    <w:rsid w:val="005E2C90"/>
    <w:rsid w:val="005E49C4"/>
    <w:rsid w:val="005E4CC3"/>
    <w:rsid w:val="005E51F5"/>
    <w:rsid w:val="005E579E"/>
    <w:rsid w:val="005E59AF"/>
    <w:rsid w:val="005E685C"/>
    <w:rsid w:val="005E7055"/>
    <w:rsid w:val="005E73AA"/>
    <w:rsid w:val="005E764C"/>
    <w:rsid w:val="005E7F41"/>
    <w:rsid w:val="005F0708"/>
    <w:rsid w:val="005F17BB"/>
    <w:rsid w:val="005F2054"/>
    <w:rsid w:val="005F2179"/>
    <w:rsid w:val="005F3237"/>
    <w:rsid w:val="005F3B93"/>
    <w:rsid w:val="005F4C99"/>
    <w:rsid w:val="005F65B4"/>
    <w:rsid w:val="006008D0"/>
    <w:rsid w:val="00602AAE"/>
    <w:rsid w:val="00603748"/>
    <w:rsid w:val="00603BC5"/>
    <w:rsid w:val="00603E50"/>
    <w:rsid w:val="0060489E"/>
    <w:rsid w:val="00604AFA"/>
    <w:rsid w:val="00604FFD"/>
    <w:rsid w:val="006055E4"/>
    <w:rsid w:val="0060561A"/>
    <w:rsid w:val="00605B26"/>
    <w:rsid w:val="00605EA7"/>
    <w:rsid w:val="006073D9"/>
    <w:rsid w:val="0060788B"/>
    <w:rsid w:val="00610762"/>
    <w:rsid w:val="00610DB9"/>
    <w:rsid w:val="00610EF9"/>
    <w:rsid w:val="00611A03"/>
    <w:rsid w:val="00611B05"/>
    <w:rsid w:val="00611D9C"/>
    <w:rsid w:val="00612A77"/>
    <w:rsid w:val="00612EAB"/>
    <w:rsid w:val="006135C3"/>
    <w:rsid w:val="00614299"/>
    <w:rsid w:val="006142E2"/>
    <w:rsid w:val="00614956"/>
    <w:rsid w:val="00614EDB"/>
    <w:rsid w:val="006156FB"/>
    <w:rsid w:val="00615B64"/>
    <w:rsid w:val="006177D9"/>
    <w:rsid w:val="00617805"/>
    <w:rsid w:val="0062008D"/>
    <w:rsid w:val="00620AC7"/>
    <w:rsid w:val="0062185B"/>
    <w:rsid w:val="006223DF"/>
    <w:rsid w:val="006227AA"/>
    <w:rsid w:val="00622ADD"/>
    <w:rsid w:val="00623B4E"/>
    <w:rsid w:val="00623E3A"/>
    <w:rsid w:val="006240F9"/>
    <w:rsid w:val="00624EE6"/>
    <w:rsid w:val="0062597C"/>
    <w:rsid w:val="00625DB9"/>
    <w:rsid w:val="00625F30"/>
    <w:rsid w:val="00625FDE"/>
    <w:rsid w:val="00626205"/>
    <w:rsid w:val="0062669B"/>
    <w:rsid w:val="006271B1"/>
    <w:rsid w:val="00627915"/>
    <w:rsid w:val="00630CCC"/>
    <w:rsid w:val="006317B6"/>
    <w:rsid w:val="00631F33"/>
    <w:rsid w:val="006320F9"/>
    <w:rsid w:val="006329C6"/>
    <w:rsid w:val="00632ABB"/>
    <w:rsid w:val="006331DF"/>
    <w:rsid w:val="0063358D"/>
    <w:rsid w:val="006338B2"/>
    <w:rsid w:val="00633F8F"/>
    <w:rsid w:val="00634297"/>
    <w:rsid w:val="006343F9"/>
    <w:rsid w:val="00634779"/>
    <w:rsid w:val="00634DFA"/>
    <w:rsid w:val="00634F2C"/>
    <w:rsid w:val="006350A2"/>
    <w:rsid w:val="00635CFC"/>
    <w:rsid w:val="006367D7"/>
    <w:rsid w:val="00636C61"/>
    <w:rsid w:val="0063744D"/>
    <w:rsid w:val="0063782C"/>
    <w:rsid w:val="00637F2B"/>
    <w:rsid w:val="006406DC"/>
    <w:rsid w:val="006409E8"/>
    <w:rsid w:val="00640D82"/>
    <w:rsid w:val="006411ED"/>
    <w:rsid w:val="00641B28"/>
    <w:rsid w:val="0064262E"/>
    <w:rsid w:val="00642741"/>
    <w:rsid w:val="006428A4"/>
    <w:rsid w:val="00642915"/>
    <w:rsid w:val="0064328B"/>
    <w:rsid w:val="0064337D"/>
    <w:rsid w:val="006440A4"/>
    <w:rsid w:val="00644151"/>
    <w:rsid w:val="00644239"/>
    <w:rsid w:val="00644482"/>
    <w:rsid w:val="00644BDC"/>
    <w:rsid w:val="00645148"/>
    <w:rsid w:val="006459EA"/>
    <w:rsid w:val="00645B0B"/>
    <w:rsid w:val="00645DF5"/>
    <w:rsid w:val="00645E1D"/>
    <w:rsid w:val="00646C3C"/>
    <w:rsid w:val="006479F2"/>
    <w:rsid w:val="00650062"/>
    <w:rsid w:val="006512B3"/>
    <w:rsid w:val="00651995"/>
    <w:rsid w:val="00652A0F"/>
    <w:rsid w:val="00652A58"/>
    <w:rsid w:val="00652CD1"/>
    <w:rsid w:val="00652D48"/>
    <w:rsid w:val="0065317E"/>
    <w:rsid w:val="006536E5"/>
    <w:rsid w:val="006541D4"/>
    <w:rsid w:val="00654B71"/>
    <w:rsid w:val="00655A98"/>
    <w:rsid w:val="00655F2E"/>
    <w:rsid w:val="006564BE"/>
    <w:rsid w:val="00656EC1"/>
    <w:rsid w:val="006574C3"/>
    <w:rsid w:val="006576CB"/>
    <w:rsid w:val="00657AA0"/>
    <w:rsid w:val="00657ED2"/>
    <w:rsid w:val="006600BC"/>
    <w:rsid w:val="0066069C"/>
    <w:rsid w:val="00661B38"/>
    <w:rsid w:val="006622B1"/>
    <w:rsid w:val="00662345"/>
    <w:rsid w:val="00663AB3"/>
    <w:rsid w:val="00663BC2"/>
    <w:rsid w:val="00664825"/>
    <w:rsid w:val="00665B30"/>
    <w:rsid w:val="006660F8"/>
    <w:rsid w:val="006664A0"/>
    <w:rsid w:val="00666772"/>
    <w:rsid w:val="00667828"/>
    <w:rsid w:val="00667FCE"/>
    <w:rsid w:val="00670188"/>
    <w:rsid w:val="00670429"/>
    <w:rsid w:val="00671BE2"/>
    <w:rsid w:val="00671C26"/>
    <w:rsid w:val="00672421"/>
    <w:rsid w:val="0067262A"/>
    <w:rsid w:val="00672D98"/>
    <w:rsid w:val="00673B26"/>
    <w:rsid w:val="00674AA5"/>
    <w:rsid w:val="00674B43"/>
    <w:rsid w:val="0067566F"/>
    <w:rsid w:val="006756B6"/>
    <w:rsid w:val="00675A9B"/>
    <w:rsid w:val="00675FE4"/>
    <w:rsid w:val="006760C1"/>
    <w:rsid w:val="0067772C"/>
    <w:rsid w:val="00677D8E"/>
    <w:rsid w:val="006805BD"/>
    <w:rsid w:val="006806CA"/>
    <w:rsid w:val="00680FBE"/>
    <w:rsid w:val="006817C3"/>
    <w:rsid w:val="00681B9F"/>
    <w:rsid w:val="00681C1B"/>
    <w:rsid w:val="00681D27"/>
    <w:rsid w:val="0068454E"/>
    <w:rsid w:val="006863B8"/>
    <w:rsid w:val="00686D18"/>
    <w:rsid w:val="00687174"/>
    <w:rsid w:val="0068749B"/>
    <w:rsid w:val="0069013D"/>
    <w:rsid w:val="006907AE"/>
    <w:rsid w:val="00691257"/>
    <w:rsid w:val="00691727"/>
    <w:rsid w:val="00691798"/>
    <w:rsid w:val="0069185E"/>
    <w:rsid w:val="00692E9E"/>
    <w:rsid w:val="00692F7E"/>
    <w:rsid w:val="00692FA8"/>
    <w:rsid w:val="00693D18"/>
    <w:rsid w:val="00693DE8"/>
    <w:rsid w:val="00694B19"/>
    <w:rsid w:val="00695327"/>
    <w:rsid w:val="00695FD2"/>
    <w:rsid w:val="006964C9"/>
    <w:rsid w:val="0069719F"/>
    <w:rsid w:val="006971F4"/>
    <w:rsid w:val="006974DD"/>
    <w:rsid w:val="00697761"/>
    <w:rsid w:val="006A0AFA"/>
    <w:rsid w:val="006A12CE"/>
    <w:rsid w:val="006A13EB"/>
    <w:rsid w:val="006A1476"/>
    <w:rsid w:val="006A1537"/>
    <w:rsid w:val="006A19C5"/>
    <w:rsid w:val="006A203C"/>
    <w:rsid w:val="006A21A0"/>
    <w:rsid w:val="006A2841"/>
    <w:rsid w:val="006A3F07"/>
    <w:rsid w:val="006A4835"/>
    <w:rsid w:val="006A5143"/>
    <w:rsid w:val="006A5552"/>
    <w:rsid w:val="006A5E0C"/>
    <w:rsid w:val="006A63FE"/>
    <w:rsid w:val="006A6FE6"/>
    <w:rsid w:val="006A7AFF"/>
    <w:rsid w:val="006B03A8"/>
    <w:rsid w:val="006B11A2"/>
    <w:rsid w:val="006B1249"/>
    <w:rsid w:val="006B17E6"/>
    <w:rsid w:val="006B1B02"/>
    <w:rsid w:val="006B1D06"/>
    <w:rsid w:val="006B1D1D"/>
    <w:rsid w:val="006B2C4B"/>
    <w:rsid w:val="006B2CAF"/>
    <w:rsid w:val="006B2CE9"/>
    <w:rsid w:val="006B43B7"/>
    <w:rsid w:val="006B447C"/>
    <w:rsid w:val="006B4561"/>
    <w:rsid w:val="006B45D1"/>
    <w:rsid w:val="006B5026"/>
    <w:rsid w:val="006B512A"/>
    <w:rsid w:val="006B5C05"/>
    <w:rsid w:val="006B5D8B"/>
    <w:rsid w:val="006B5EBE"/>
    <w:rsid w:val="006B6CBD"/>
    <w:rsid w:val="006B75C4"/>
    <w:rsid w:val="006C0406"/>
    <w:rsid w:val="006C07E8"/>
    <w:rsid w:val="006C0B43"/>
    <w:rsid w:val="006C113C"/>
    <w:rsid w:val="006C1248"/>
    <w:rsid w:val="006C1C48"/>
    <w:rsid w:val="006C29E4"/>
    <w:rsid w:val="006C4036"/>
    <w:rsid w:val="006C4F1C"/>
    <w:rsid w:val="006C4FA3"/>
    <w:rsid w:val="006C5216"/>
    <w:rsid w:val="006C5389"/>
    <w:rsid w:val="006C56F2"/>
    <w:rsid w:val="006C5B1B"/>
    <w:rsid w:val="006C70BA"/>
    <w:rsid w:val="006D011E"/>
    <w:rsid w:val="006D12A8"/>
    <w:rsid w:val="006D16C4"/>
    <w:rsid w:val="006D21B6"/>
    <w:rsid w:val="006D366C"/>
    <w:rsid w:val="006D431B"/>
    <w:rsid w:val="006D47BA"/>
    <w:rsid w:val="006D61DC"/>
    <w:rsid w:val="006D63A6"/>
    <w:rsid w:val="006D6894"/>
    <w:rsid w:val="006D6AB4"/>
    <w:rsid w:val="006D732F"/>
    <w:rsid w:val="006D75E6"/>
    <w:rsid w:val="006D7D23"/>
    <w:rsid w:val="006E0257"/>
    <w:rsid w:val="006E1285"/>
    <w:rsid w:val="006E16B9"/>
    <w:rsid w:val="006E16E6"/>
    <w:rsid w:val="006E1FA8"/>
    <w:rsid w:val="006E30C9"/>
    <w:rsid w:val="006E31BC"/>
    <w:rsid w:val="006E36F1"/>
    <w:rsid w:val="006E370E"/>
    <w:rsid w:val="006E3C2B"/>
    <w:rsid w:val="006E4051"/>
    <w:rsid w:val="006E43D3"/>
    <w:rsid w:val="006E4438"/>
    <w:rsid w:val="006E44FB"/>
    <w:rsid w:val="006E55A3"/>
    <w:rsid w:val="006E6E34"/>
    <w:rsid w:val="006E7292"/>
    <w:rsid w:val="006E751A"/>
    <w:rsid w:val="006F008A"/>
    <w:rsid w:val="006F0536"/>
    <w:rsid w:val="006F14DC"/>
    <w:rsid w:val="006F21E4"/>
    <w:rsid w:val="006F29A4"/>
    <w:rsid w:val="006F30CD"/>
    <w:rsid w:val="006F3230"/>
    <w:rsid w:val="006F326A"/>
    <w:rsid w:val="006F3434"/>
    <w:rsid w:val="006F3EDA"/>
    <w:rsid w:val="006F4574"/>
    <w:rsid w:val="006F5C81"/>
    <w:rsid w:val="006F5F86"/>
    <w:rsid w:val="006F6655"/>
    <w:rsid w:val="006F70FD"/>
    <w:rsid w:val="006F7E83"/>
    <w:rsid w:val="00700608"/>
    <w:rsid w:val="00700973"/>
    <w:rsid w:val="00701D3E"/>
    <w:rsid w:val="00702E5D"/>
    <w:rsid w:val="007030BF"/>
    <w:rsid w:val="0070323E"/>
    <w:rsid w:val="00703AFE"/>
    <w:rsid w:val="00703D4A"/>
    <w:rsid w:val="00706629"/>
    <w:rsid w:val="00706969"/>
    <w:rsid w:val="00707666"/>
    <w:rsid w:val="0071026E"/>
    <w:rsid w:val="00710623"/>
    <w:rsid w:val="007122DD"/>
    <w:rsid w:val="0071265F"/>
    <w:rsid w:val="007126AD"/>
    <w:rsid w:val="0071297B"/>
    <w:rsid w:val="00712CDB"/>
    <w:rsid w:val="00712CFD"/>
    <w:rsid w:val="0071334F"/>
    <w:rsid w:val="007137DA"/>
    <w:rsid w:val="007140C2"/>
    <w:rsid w:val="00714254"/>
    <w:rsid w:val="007142FA"/>
    <w:rsid w:val="0071461D"/>
    <w:rsid w:val="00714B14"/>
    <w:rsid w:val="00715143"/>
    <w:rsid w:val="00715F58"/>
    <w:rsid w:val="00715FE7"/>
    <w:rsid w:val="0071618B"/>
    <w:rsid w:val="00716982"/>
    <w:rsid w:val="00717123"/>
    <w:rsid w:val="0071751C"/>
    <w:rsid w:val="007204C4"/>
    <w:rsid w:val="007208EF"/>
    <w:rsid w:val="00721BB0"/>
    <w:rsid w:val="00721CB8"/>
    <w:rsid w:val="007229F6"/>
    <w:rsid w:val="00722DD2"/>
    <w:rsid w:val="00723074"/>
    <w:rsid w:val="007235BC"/>
    <w:rsid w:val="00723811"/>
    <w:rsid w:val="00723817"/>
    <w:rsid w:val="00723F1B"/>
    <w:rsid w:val="0072473F"/>
    <w:rsid w:val="00724EE3"/>
    <w:rsid w:val="00724EE5"/>
    <w:rsid w:val="00725084"/>
    <w:rsid w:val="007258A3"/>
    <w:rsid w:val="00726411"/>
    <w:rsid w:val="00726873"/>
    <w:rsid w:val="007273AE"/>
    <w:rsid w:val="00727948"/>
    <w:rsid w:val="00727BB3"/>
    <w:rsid w:val="00733362"/>
    <w:rsid w:val="00733F78"/>
    <w:rsid w:val="007341A2"/>
    <w:rsid w:val="00734DEE"/>
    <w:rsid w:val="0073542E"/>
    <w:rsid w:val="00735DED"/>
    <w:rsid w:val="0073614C"/>
    <w:rsid w:val="00737C53"/>
    <w:rsid w:val="00737E30"/>
    <w:rsid w:val="007401A5"/>
    <w:rsid w:val="007403CB"/>
    <w:rsid w:val="00740A78"/>
    <w:rsid w:val="00740DAA"/>
    <w:rsid w:val="00740E9E"/>
    <w:rsid w:val="007410F2"/>
    <w:rsid w:val="007412E9"/>
    <w:rsid w:val="00741375"/>
    <w:rsid w:val="00742066"/>
    <w:rsid w:val="00742760"/>
    <w:rsid w:val="00742D4F"/>
    <w:rsid w:val="00742DD4"/>
    <w:rsid w:val="00743185"/>
    <w:rsid w:val="007439D2"/>
    <w:rsid w:val="00743C60"/>
    <w:rsid w:val="00745168"/>
    <w:rsid w:val="00745608"/>
    <w:rsid w:val="00747B54"/>
    <w:rsid w:val="00747B62"/>
    <w:rsid w:val="007501F5"/>
    <w:rsid w:val="00750E2D"/>
    <w:rsid w:val="00750EA1"/>
    <w:rsid w:val="00751112"/>
    <w:rsid w:val="007516B3"/>
    <w:rsid w:val="00752988"/>
    <w:rsid w:val="00752AFD"/>
    <w:rsid w:val="00752FA4"/>
    <w:rsid w:val="0075328D"/>
    <w:rsid w:val="00754160"/>
    <w:rsid w:val="007544D1"/>
    <w:rsid w:val="00755BB9"/>
    <w:rsid w:val="00755D21"/>
    <w:rsid w:val="007562C3"/>
    <w:rsid w:val="0075641C"/>
    <w:rsid w:val="007569BD"/>
    <w:rsid w:val="0075718F"/>
    <w:rsid w:val="00760A52"/>
    <w:rsid w:val="00760DEC"/>
    <w:rsid w:val="00761185"/>
    <w:rsid w:val="00761C96"/>
    <w:rsid w:val="0076289D"/>
    <w:rsid w:val="007635B4"/>
    <w:rsid w:val="0076373F"/>
    <w:rsid w:val="00763E87"/>
    <w:rsid w:val="0076468F"/>
    <w:rsid w:val="007647E0"/>
    <w:rsid w:val="00764DD9"/>
    <w:rsid w:val="00765DF4"/>
    <w:rsid w:val="00766435"/>
    <w:rsid w:val="00766657"/>
    <w:rsid w:val="007668B2"/>
    <w:rsid w:val="00767A5D"/>
    <w:rsid w:val="00767C4D"/>
    <w:rsid w:val="00770213"/>
    <w:rsid w:val="007706A8"/>
    <w:rsid w:val="007707BD"/>
    <w:rsid w:val="007713FB"/>
    <w:rsid w:val="007716AA"/>
    <w:rsid w:val="00772F11"/>
    <w:rsid w:val="007733AF"/>
    <w:rsid w:val="0077365F"/>
    <w:rsid w:val="00773950"/>
    <w:rsid w:val="007739BE"/>
    <w:rsid w:val="00774330"/>
    <w:rsid w:val="007754AB"/>
    <w:rsid w:val="0077587B"/>
    <w:rsid w:val="00775F96"/>
    <w:rsid w:val="0077721A"/>
    <w:rsid w:val="00777D6F"/>
    <w:rsid w:val="00777FE7"/>
    <w:rsid w:val="007802D4"/>
    <w:rsid w:val="007802EE"/>
    <w:rsid w:val="00781199"/>
    <w:rsid w:val="0078186E"/>
    <w:rsid w:val="007819E4"/>
    <w:rsid w:val="00782045"/>
    <w:rsid w:val="0078213F"/>
    <w:rsid w:val="007822CD"/>
    <w:rsid w:val="00782470"/>
    <w:rsid w:val="0078254F"/>
    <w:rsid w:val="0078315F"/>
    <w:rsid w:val="00783898"/>
    <w:rsid w:val="007851CA"/>
    <w:rsid w:val="00785915"/>
    <w:rsid w:val="00786B3E"/>
    <w:rsid w:val="00786BE0"/>
    <w:rsid w:val="007871FF"/>
    <w:rsid w:val="00790664"/>
    <w:rsid w:val="00790D21"/>
    <w:rsid w:val="007919DF"/>
    <w:rsid w:val="00791A50"/>
    <w:rsid w:val="00791D2A"/>
    <w:rsid w:val="007924D2"/>
    <w:rsid w:val="00792B2E"/>
    <w:rsid w:val="00792F46"/>
    <w:rsid w:val="00794240"/>
    <w:rsid w:val="00794456"/>
    <w:rsid w:val="00794501"/>
    <w:rsid w:val="007951D1"/>
    <w:rsid w:val="007952FF"/>
    <w:rsid w:val="00796060"/>
    <w:rsid w:val="00797A75"/>
    <w:rsid w:val="007A0415"/>
    <w:rsid w:val="007A1739"/>
    <w:rsid w:val="007A2AD8"/>
    <w:rsid w:val="007A2BC5"/>
    <w:rsid w:val="007A30BB"/>
    <w:rsid w:val="007A3118"/>
    <w:rsid w:val="007A32D0"/>
    <w:rsid w:val="007A3DB0"/>
    <w:rsid w:val="007A430F"/>
    <w:rsid w:val="007A4465"/>
    <w:rsid w:val="007A597B"/>
    <w:rsid w:val="007A5FB0"/>
    <w:rsid w:val="007A640A"/>
    <w:rsid w:val="007A7D60"/>
    <w:rsid w:val="007B1842"/>
    <w:rsid w:val="007B22F2"/>
    <w:rsid w:val="007B237B"/>
    <w:rsid w:val="007B296E"/>
    <w:rsid w:val="007B2C28"/>
    <w:rsid w:val="007B2F4B"/>
    <w:rsid w:val="007B49B8"/>
    <w:rsid w:val="007B4E8F"/>
    <w:rsid w:val="007B5B21"/>
    <w:rsid w:val="007B61BC"/>
    <w:rsid w:val="007B624E"/>
    <w:rsid w:val="007B6576"/>
    <w:rsid w:val="007B67D5"/>
    <w:rsid w:val="007B6C2F"/>
    <w:rsid w:val="007B76FB"/>
    <w:rsid w:val="007C0082"/>
    <w:rsid w:val="007C1510"/>
    <w:rsid w:val="007C2963"/>
    <w:rsid w:val="007C2AAD"/>
    <w:rsid w:val="007C2B10"/>
    <w:rsid w:val="007C3064"/>
    <w:rsid w:val="007C33B3"/>
    <w:rsid w:val="007C3880"/>
    <w:rsid w:val="007C3F70"/>
    <w:rsid w:val="007C4597"/>
    <w:rsid w:val="007C461F"/>
    <w:rsid w:val="007C49A9"/>
    <w:rsid w:val="007C583C"/>
    <w:rsid w:val="007C59B7"/>
    <w:rsid w:val="007C5FCE"/>
    <w:rsid w:val="007C6097"/>
    <w:rsid w:val="007C7BFA"/>
    <w:rsid w:val="007C7CF2"/>
    <w:rsid w:val="007D0002"/>
    <w:rsid w:val="007D0815"/>
    <w:rsid w:val="007D0896"/>
    <w:rsid w:val="007D0978"/>
    <w:rsid w:val="007D09B2"/>
    <w:rsid w:val="007D0DA3"/>
    <w:rsid w:val="007D1567"/>
    <w:rsid w:val="007D17EC"/>
    <w:rsid w:val="007D1E60"/>
    <w:rsid w:val="007D277A"/>
    <w:rsid w:val="007D4508"/>
    <w:rsid w:val="007D457D"/>
    <w:rsid w:val="007D46CE"/>
    <w:rsid w:val="007D485C"/>
    <w:rsid w:val="007D4A31"/>
    <w:rsid w:val="007D4D92"/>
    <w:rsid w:val="007D5616"/>
    <w:rsid w:val="007D63C3"/>
    <w:rsid w:val="007D7060"/>
    <w:rsid w:val="007D7FDC"/>
    <w:rsid w:val="007E0A1A"/>
    <w:rsid w:val="007E1A72"/>
    <w:rsid w:val="007E26E3"/>
    <w:rsid w:val="007E2718"/>
    <w:rsid w:val="007E2C5B"/>
    <w:rsid w:val="007E30EB"/>
    <w:rsid w:val="007E355D"/>
    <w:rsid w:val="007E4A21"/>
    <w:rsid w:val="007E5AD6"/>
    <w:rsid w:val="007E680B"/>
    <w:rsid w:val="007E6DC8"/>
    <w:rsid w:val="007E7A77"/>
    <w:rsid w:val="007E7AF8"/>
    <w:rsid w:val="007E7B1F"/>
    <w:rsid w:val="007E7D1D"/>
    <w:rsid w:val="007E7DBC"/>
    <w:rsid w:val="007F04BA"/>
    <w:rsid w:val="007F0545"/>
    <w:rsid w:val="007F1BEE"/>
    <w:rsid w:val="007F2307"/>
    <w:rsid w:val="007F2774"/>
    <w:rsid w:val="007F27D2"/>
    <w:rsid w:val="007F29EE"/>
    <w:rsid w:val="007F373B"/>
    <w:rsid w:val="007F3811"/>
    <w:rsid w:val="007F42CB"/>
    <w:rsid w:val="007F4971"/>
    <w:rsid w:val="007F4DAA"/>
    <w:rsid w:val="007F51D7"/>
    <w:rsid w:val="007F5691"/>
    <w:rsid w:val="007F6095"/>
    <w:rsid w:val="007F664A"/>
    <w:rsid w:val="007F69D2"/>
    <w:rsid w:val="007F6E9A"/>
    <w:rsid w:val="007F78C4"/>
    <w:rsid w:val="008018AA"/>
    <w:rsid w:val="00801BCE"/>
    <w:rsid w:val="00801D41"/>
    <w:rsid w:val="00801D7F"/>
    <w:rsid w:val="00801EEB"/>
    <w:rsid w:val="00802FDE"/>
    <w:rsid w:val="008036AE"/>
    <w:rsid w:val="0080432F"/>
    <w:rsid w:val="00805216"/>
    <w:rsid w:val="00806251"/>
    <w:rsid w:val="00806FFF"/>
    <w:rsid w:val="008104E2"/>
    <w:rsid w:val="00810C85"/>
    <w:rsid w:val="008116A2"/>
    <w:rsid w:val="008117A7"/>
    <w:rsid w:val="00811A74"/>
    <w:rsid w:val="00811F71"/>
    <w:rsid w:val="00812025"/>
    <w:rsid w:val="00812885"/>
    <w:rsid w:val="00812DAE"/>
    <w:rsid w:val="00813E63"/>
    <w:rsid w:val="00814AA5"/>
    <w:rsid w:val="0081514C"/>
    <w:rsid w:val="00816C24"/>
    <w:rsid w:val="00817DFA"/>
    <w:rsid w:val="00817EB6"/>
    <w:rsid w:val="0082005F"/>
    <w:rsid w:val="008200DD"/>
    <w:rsid w:val="008210FD"/>
    <w:rsid w:val="00821846"/>
    <w:rsid w:val="008222AA"/>
    <w:rsid w:val="00822CE5"/>
    <w:rsid w:val="00823465"/>
    <w:rsid w:val="008249CF"/>
    <w:rsid w:val="00824C10"/>
    <w:rsid w:val="00824ED8"/>
    <w:rsid w:val="00824F74"/>
    <w:rsid w:val="0082500A"/>
    <w:rsid w:val="008251DC"/>
    <w:rsid w:val="0082549E"/>
    <w:rsid w:val="008259F6"/>
    <w:rsid w:val="00825C5C"/>
    <w:rsid w:val="00825EDA"/>
    <w:rsid w:val="0082624D"/>
    <w:rsid w:val="00826683"/>
    <w:rsid w:val="00827E5B"/>
    <w:rsid w:val="00830109"/>
    <w:rsid w:val="00830835"/>
    <w:rsid w:val="008308AF"/>
    <w:rsid w:val="00830A1D"/>
    <w:rsid w:val="008310CA"/>
    <w:rsid w:val="0083114D"/>
    <w:rsid w:val="008331F8"/>
    <w:rsid w:val="0083353A"/>
    <w:rsid w:val="00834433"/>
    <w:rsid w:val="00834AF0"/>
    <w:rsid w:val="00834D66"/>
    <w:rsid w:val="00835AD5"/>
    <w:rsid w:val="00835E1B"/>
    <w:rsid w:val="0083627B"/>
    <w:rsid w:val="00836CCC"/>
    <w:rsid w:val="00836D29"/>
    <w:rsid w:val="0083784B"/>
    <w:rsid w:val="00837F4F"/>
    <w:rsid w:val="00840F0F"/>
    <w:rsid w:val="00841288"/>
    <w:rsid w:val="00841D26"/>
    <w:rsid w:val="008437DC"/>
    <w:rsid w:val="008438C9"/>
    <w:rsid w:val="008439CC"/>
    <w:rsid w:val="00843FE5"/>
    <w:rsid w:val="00845A34"/>
    <w:rsid w:val="00845C47"/>
    <w:rsid w:val="008463B5"/>
    <w:rsid w:val="008471C9"/>
    <w:rsid w:val="00847460"/>
    <w:rsid w:val="00850823"/>
    <w:rsid w:val="0085082E"/>
    <w:rsid w:val="008508F2"/>
    <w:rsid w:val="0085098B"/>
    <w:rsid w:val="0085112D"/>
    <w:rsid w:val="008521ED"/>
    <w:rsid w:val="0085248E"/>
    <w:rsid w:val="008526B0"/>
    <w:rsid w:val="00853D2B"/>
    <w:rsid w:val="0085493A"/>
    <w:rsid w:val="00854C17"/>
    <w:rsid w:val="00855212"/>
    <w:rsid w:val="00855FBF"/>
    <w:rsid w:val="00856125"/>
    <w:rsid w:val="00856E0B"/>
    <w:rsid w:val="0085700D"/>
    <w:rsid w:val="00857486"/>
    <w:rsid w:val="00857EC9"/>
    <w:rsid w:val="00860269"/>
    <w:rsid w:val="00862699"/>
    <w:rsid w:val="008640C8"/>
    <w:rsid w:val="0086416B"/>
    <w:rsid w:val="00864450"/>
    <w:rsid w:val="008649CE"/>
    <w:rsid w:val="0086515C"/>
    <w:rsid w:val="0086526A"/>
    <w:rsid w:val="008655A9"/>
    <w:rsid w:val="00865D04"/>
    <w:rsid w:val="0086718A"/>
    <w:rsid w:val="00867A41"/>
    <w:rsid w:val="008705C0"/>
    <w:rsid w:val="0087082B"/>
    <w:rsid w:val="00870E38"/>
    <w:rsid w:val="0087194D"/>
    <w:rsid w:val="008726BC"/>
    <w:rsid w:val="008728C4"/>
    <w:rsid w:val="00872D24"/>
    <w:rsid w:val="00873B69"/>
    <w:rsid w:val="00874490"/>
    <w:rsid w:val="008753EA"/>
    <w:rsid w:val="00875D86"/>
    <w:rsid w:val="0087650E"/>
    <w:rsid w:val="00876890"/>
    <w:rsid w:val="00876FD7"/>
    <w:rsid w:val="00877582"/>
    <w:rsid w:val="0087774F"/>
    <w:rsid w:val="00880228"/>
    <w:rsid w:val="008802C0"/>
    <w:rsid w:val="00880436"/>
    <w:rsid w:val="008805A3"/>
    <w:rsid w:val="00880AE4"/>
    <w:rsid w:val="00880CF4"/>
    <w:rsid w:val="00880DE0"/>
    <w:rsid w:val="0088217D"/>
    <w:rsid w:val="00882340"/>
    <w:rsid w:val="00882E86"/>
    <w:rsid w:val="00883C97"/>
    <w:rsid w:val="00884431"/>
    <w:rsid w:val="008844F9"/>
    <w:rsid w:val="00884756"/>
    <w:rsid w:val="00884E6A"/>
    <w:rsid w:val="00884F6B"/>
    <w:rsid w:val="008859A1"/>
    <w:rsid w:val="00885C9F"/>
    <w:rsid w:val="00885E3F"/>
    <w:rsid w:val="0088601F"/>
    <w:rsid w:val="00886035"/>
    <w:rsid w:val="0088644B"/>
    <w:rsid w:val="00886504"/>
    <w:rsid w:val="00887825"/>
    <w:rsid w:val="00887837"/>
    <w:rsid w:val="00887B46"/>
    <w:rsid w:val="00890690"/>
    <w:rsid w:val="008912AD"/>
    <w:rsid w:val="00891D4E"/>
    <w:rsid w:val="0089266A"/>
    <w:rsid w:val="00892E61"/>
    <w:rsid w:val="00894091"/>
    <w:rsid w:val="00896864"/>
    <w:rsid w:val="00896EEF"/>
    <w:rsid w:val="00897B37"/>
    <w:rsid w:val="00897C7B"/>
    <w:rsid w:val="008A0E8A"/>
    <w:rsid w:val="008A0EF2"/>
    <w:rsid w:val="008A0F2E"/>
    <w:rsid w:val="008A1037"/>
    <w:rsid w:val="008A1B90"/>
    <w:rsid w:val="008A216A"/>
    <w:rsid w:val="008A330B"/>
    <w:rsid w:val="008A3335"/>
    <w:rsid w:val="008A3624"/>
    <w:rsid w:val="008A3BE4"/>
    <w:rsid w:val="008A4117"/>
    <w:rsid w:val="008A41A9"/>
    <w:rsid w:val="008A4306"/>
    <w:rsid w:val="008A502C"/>
    <w:rsid w:val="008A5714"/>
    <w:rsid w:val="008A6548"/>
    <w:rsid w:val="008A6C8B"/>
    <w:rsid w:val="008A6CE3"/>
    <w:rsid w:val="008A6F55"/>
    <w:rsid w:val="008B21E9"/>
    <w:rsid w:val="008B22E0"/>
    <w:rsid w:val="008B2AD7"/>
    <w:rsid w:val="008B2B45"/>
    <w:rsid w:val="008B3002"/>
    <w:rsid w:val="008B4C42"/>
    <w:rsid w:val="008B5364"/>
    <w:rsid w:val="008B55F3"/>
    <w:rsid w:val="008B5C2D"/>
    <w:rsid w:val="008B626C"/>
    <w:rsid w:val="008B628C"/>
    <w:rsid w:val="008B6292"/>
    <w:rsid w:val="008C0578"/>
    <w:rsid w:val="008C0F4E"/>
    <w:rsid w:val="008C1297"/>
    <w:rsid w:val="008C1321"/>
    <w:rsid w:val="008C14D7"/>
    <w:rsid w:val="008C2649"/>
    <w:rsid w:val="008C2686"/>
    <w:rsid w:val="008C2FBD"/>
    <w:rsid w:val="008C3027"/>
    <w:rsid w:val="008C3610"/>
    <w:rsid w:val="008C5A96"/>
    <w:rsid w:val="008C6677"/>
    <w:rsid w:val="008C68D3"/>
    <w:rsid w:val="008C7CE4"/>
    <w:rsid w:val="008C7EC0"/>
    <w:rsid w:val="008D009D"/>
    <w:rsid w:val="008D1853"/>
    <w:rsid w:val="008D27FF"/>
    <w:rsid w:val="008D2C1E"/>
    <w:rsid w:val="008D2F06"/>
    <w:rsid w:val="008D38F8"/>
    <w:rsid w:val="008D3FAB"/>
    <w:rsid w:val="008D7071"/>
    <w:rsid w:val="008D7A43"/>
    <w:rsid w:val="008E0BB9"/>
    <w:rsid w:val="008E0C39"/>
    <w:rsid w:val="008E0F15"/>
    <w:rsid w:val="008E20AD"/>
    <w:rsid w:val="008E2E9D"/>
    <w:rsid w:val="008E368D"/>
    <w:rsid w:val="008E4307"/>
    <w:rsid w:val="008E4C6F"/>
    <w:rsid w:val="008E51CB"/>
    <w:rsid w:val="008E5966"/>
    <w:rsid w:val="008E6648"/>
    <w:rsid w:val="008E6C6C"/>
    <w:rsid w:val="008E6DBF"/>
    <w:rsid w:val="008E7D2B"/>
    <w:rsid w:val="008E7D7B"/>
    <w:rsid w:val="008F079D"/>
    <w:rsid w:val="008F08EB"/>
    <w:rsid w:val="008F094F"/>
    <w:rsid w:val="008F0B35"/>
    <w:rsid w:val="008F0DE7"/>
    <w:rsid w:val="008F0F86"/>
    <w:rsid w:val="008F10AE"/>
    <w:rsid w:val="008F196B"/>
    <w:rsid w:val="008F21B1"/>
    <w:rsid w:val="008F2636"/>
    <w:rsid w:val="008F29CE"/>
    <w:rsid w:val="008F3391"/>
    <w:rsid w:val="008F37C7"/>
    <w:rsid w:val="008F449A"/>
    <w:rsid w:val="008F4727"/>
    <w:rsid w:val="008F4E50"/>
    <w:rsid w:val="008F52DE"/>
    <w:rsid w:val="008F54CC"/>
    <w:rsid w:val="008F5FE6"/>
    <w:rsid w:val="008F6AAC"/>
    <w:rsid w:val="008F6FD6"/>
    <w:rsid w:val="008F731F"/>
    <w:rsid w:val="008F74C4"/>
    <w:rsid w:val="008F7994"/>
    <w:rsid w:val="00900A8A"/>
    <w:rsid w:val="00900E27"/>
    <w:rsid w:val="009018F1"/>
    <w:rsid w:val="00902248"/>
    <w:rsid w:val="0090260A"/>
    <w:rsid w:val="00904EA0"/>
    <w:rsid w:val="00904F80"/>
    <w:rsid w:val="009053C4"/>
    <w:rsid w:val="009063CF"/>
    <w:rsid w:val="00907227"/>
    <w:rsid w:val="00907416"/>
    <w:rsid w:val="00907960"/>
    <w:rsid w:val="00907A33"/>
    <w:rsid w:val="00910950"/>
    <w:rsid w:val="00910CB2"/>
    <w:rsid w:val="00910E16"/>
    <w:rsid w:val="00910F62"/>
    <w:rsid w:val="00911199"/>
    <w:rsid w:val="0091126F"/>
    <w:rsid w:val="00911DA2"/>
    <w:rsid w:val="00912199"/>
    <w:rsid w:val="00912825"/>
    <w:rsid w:val="009129B7"/>
    <w:rsid w:val="009131B5"/>
    <w:rsid w:val="009147F3"/>
    <w:rsid w:val="0091486D"/>
    <w:rsid w:val="009148BD"/>
    <w:rsid w:val="00914F90"/>
    <w:rsid w:val="009154D0"/>
    <w:rsid w:val="00915637"/>
    <w:rsid w:val="00915CC6"/>
    <w:rsid w:val="00915FA3"/>
    <w:rsid w:val="00915FCB"/>
    <w:rsid w:val="00916B0D"/>
    <w:rsid w:val="00917368"/>
    <w:rsid w:val="009173DE"/>
    <w:rsid w:val="00917949"/>
    <w:rsid w:val="00920215"/>
    <w:rsid w:val="00920B2F"/>
    <w:rsid w:val="00920FC1"/>
    <w:rsid w:val="00921E7E"/>
    <w:rsid w:val="00921F45"/>
    <w:rsid w:val="00922217"/>
    <w:rsid w:val="0092230C"/>
    <w:rsid w:val="009225D8"/>
    <w:rsid w:val="0092277F"/>
    <w:rsid w:val="00922903"/>
    <w:rsid w:val="00922DD0"/>
    <w:rsid w:val="0092314B"/>
    <w:rsid w:val="009231B6"/>
    <w:rsid w:val="0092333A"/>
    <w:rsid w:val="0092354E"/>
    <w:rsid w:val="00923774"/>
    <w:rsid w:val="00923E66"/>
    <w:rsid w:val="00924A63"/>
    <w:rsid w:val="0092548C"/>
    <w:rsid w:val="009268C7"/>
    <w:rsid w:val="00926ABD"/>
    <w:rsid w:val="00926B45"/>
    <w:rsid w:val="00926F34"/>
    <w:rsid w:val="009273D1"/>
    <w:rsid w:val="009275C4"/>
    <w:rsid w:val="00927713"/>
    <w:rsid w:val="00927A6C"/>
    <w:rsid w:val="009310DA"/>
    <w:rsid w:val="009317E3"/>
    <w:rsid w:val="00931ED5"/>
    <w:rsid w:val="00931F18"/>
    <w:rsid w:val="00932547"/>
    <w:rsid w:val="00933B6C"/>
    <w:rsid w:val="00935706"/>
    <w:rsid w:val="00935887"/>
    <w:rsid w:val="00935A56"/>
    <w:rsid w:val="00936123"/>
    <w:rsid w:val="00936429"/>
    <w:rsid w:val="00936547"/>
    <w:rsid w:val="00936A30"/>
    <w:rsid w:val="009372CF"/>
    <w:rsid w:val="009376AB"/>
    <w:rsid w:val="00937F1D"/>
    <w:rsid w:val="00940ADE"/>
    <w:rsid w:val="00940BCD"/>
    <w:rsid w:val="00941305"/>
    <w:rsid w:val="00941372"/>
    <w:rsid w:val="009415DA"/>
    <w:rsid w:val="00941B58"/>
    <w:rsid w:val="00941E7F"/>
    <w:rsid w:val="009422D0"/>
    <w:rsid w:val="00942D0E"/>
    <w:rsid w:val="009437D7"/>
    <w:rsid w:val="00944D60"/>
    <w:rsid w:val="00945185"/>
    <w:rsid w:val="009451FE"/>
    <w:rsid w:val="009469DC"/>
    <w:rsid w:val="00946AB3"/>
    <w:rsid w:val="00947252"/>
    <w:rsid w:val="009477DE"/>
    <w:rsid w:val="0094799F"/>
    <w:rsid w:val="00950DBD"/>
    <w:rsid w:val="00951573"/>
    <w:rsid w:val="00951834"/>
    <w:rsid w:val="0095186F"/>
    <w:rsid w:val="00951A16"/>
    <w:rsid w:val="00951D8D"/>
    <w:rsid w:val="00953A52"/>
    <w:rsid w:val="00953AD3"/>
    <w:rsid w:val="0095643D"/>
    <w:rsid w:val="009606B1"/>
    <w:rsid w:val="009610C3"/>
    <w:rsid w:val="0096151E"/>
    <w:rsid w:val="0096212E"/>
    <w:rsid w:val="00962145"/>
    <w:rsid w:val="00962315"/>
    <w:rsid w:val="0096238E"/>
    <w:rsid w:val="00962D16"/>
    <w:rsid w:val="0096329A"/>
    <w:rsid w:val="009639DB"/>
    <w:rsid w:val="00963F8B"/>
    <w:rsid w:val="009643CD"/>
    <w:rsid w:val="00964969"/>
    <w:rsid w:val="009649C5"/>
    <w:rsid w:val="00964E3E"/>
    <w:rsid w:val="00964F26"/>
    <w:rsid w:val="00965177"/>
    <w:rsid w:val="00965407"/>
    <w:rsid w:val="00965EE0"/>
    <w:rsid w:val="00967948"/>
    <w:rsid w:val="00967CBB"/>
    <w:rsid w:val="00970AC9"/>
    <w:rsid w:val="00971CB3"/>
    <w:rsid w:val="0097204A"/>
    <w:rsid w:val="00972313"/>
    <w:rsid w:val="009726A1"/>
    <w:rsid w:val="00972757"/>
    <w:rsid w:val="00972794"/>
    <w:rsid w:val="00972BB8"/>
    <w:rsid w:val="0097344A"/>
    <w:rsid w:val="0097365C"/>
    <w:rsid w:val="00973A53"/>
    <w:rsid w:val="00973E73"/>
    <w:rsid w:val="00973F81"/>
    <w:rsid w:val="009745B4"/>
    <w:rsid w:val="009750AE"/>
    <w:rsid w:val="00975310"/>
    <w:rsid w:val="00976056"/>
    <w:rsid w:val="00976EDF"/>
    <w:rsid w:val="0097738E"/>
    <w:rsid w:val="00977AEF"/>
    <w:rsid w:val="00977C14"/>
    <w:rsid w:val="00977CF3"/>
    <w:rsid w:val="009814DE"/>
    <w:rsid w:val="009836DD"/>
    <w:rsid w:val="009847D7"/>
    <w:rsid w:val="00987974"/>
    <w:rsid w:val="00987D47"/>
    <w:rsid w:val="009900A7"/>
    <w:rsid w:val="009915A0"/>
    <w:rsid w:val="0099174B"/>
    <w:rsid w:val="00991786"/>
    <w:rsid w:val="00993F0D"/>
    <w:rsid w:val="0099628E"/>
    <w:rsid w:val="009969AF"/>
    <w:rsid w:val="0099736D"/>
    <w:rsid w:val="00997567"/>
    <w:rsid w:val="00997F39"/>
    <w:rsid w:val="009A0675"/>
    <w:rsid w:val="009A16A2"/>
    <w:rsid w:val="009A19F3"/>
    <w:rsid w:val="009A1C83"/>
    <w:rsid w:val="009A1EA9"/>
    <w:rsid w:val="009A3021"/>
    <w:rsid w:val="009A3AF7"/>
    <w:rsid w:val="009A3B80"/>
    <w:rsid w:val="009A3E08"/>
    <w:rsid w:val="009A4C4A"/>
    <w:rsid w:val="009A64D2"/>
    <w:rsid w:val="009A6B5A"/>
    <w:rsid w:val="009A6BE4"/>
    <w:rsid w:val="009A6D06"/>
    <w:rsid w:val="009A768B"/>
    <w:rsid w:val="009A7A70"/>
    <w:rsid w:val="009A7BF1"/>
    <w:rsid w:val="009A7F4F"/>
    <w:rsid w:val="009B03B9"/>
    <w:rsid w:val="009B1B7A"/>
    <w:rsid w:val="009B22D2"/>
    <w:rsid w:val="009B28EA"/>
    <w:rsid w:val="009B34CE"/>
    <w:rsid w:val="009B36B4"/>
    <w:rsid w:val="009B3FB8"/>
    <w:rsid w:val="009B429E"/>
    <w:rsid w:val="009B4D16"/>
    <w:rsid w:val="009B5FA1"/>
    <w:rsid w:val="009B6F44"/>
    <w:rsid w:val="009B75AD"/>
    <w:rsid w:val="009B771D"/>
    <w:rsid w:val="009B78AD"/>
    <w:rsid w:val="009C1435"/>
    <w:rsid w:val="009C1E3E"/>
    <w:rsid w:val="009C28C1"/>
    <w:rsid w:val="009C2E83"/>
    <w:rsid w:val="009C3B05"/>
    <w:rsid w:val="009C4B29"/>
    <w:rsid w:val="009C5613"/>
    <w:rsid w:val="009C5863"/>
    <w:rsid w:val="009C633C"/>
    <w:rsid w:val="009C65F7"/>
    <w:rsid w:val="009C6E9F"/>
    <w:rsid w:val="009C7222"/>
    <w:rsid w:val="009C7587"/>
    <w:rsid w:val="009C7752"/>
    <w:rsid w:val="009C7E50"/>
    <w:rsid w:val="009D056B"/>
    <w:rsid w:val="009D05E5"/>
    <w:rsid w:val="009D07DD"/>
    <w:rsid w:val="009D10FF"/>
    <w:rsid w:val="009D1E85"/>
    <w:rsid w:val="009D20A0"/>
    <w:rsid w:val="009D2229"/>
    <w:rsid w:val="009D3522"/>
    <w:rsid w:val="009D36A3"/>
    <w:rsid w:val="009D4547"/>
    <w:rsid w:val="009D4E69"/>
    <w:rsid w:val="009D5387"/>
    <w:rsid w:val="009D53D1"/>
    <w:rsid w:val="009D550C"/>
    <w:rsid w:val="009D59CC"/>
    <w:rsid w:val="009D5C3D"/>
    <w:rsid w:val="009D5E82"/>
    <w:rsid w:val="009D63D3"/>
    <w:rsid w:val="009D6601"/>
    <w:rsid w:val="009D7053"/>
    <w:rsid w:val="009D7F16"/>
    <w:rsid w:val="009E0E56"/>
    <w:rsid w:val="009E171B"/>
    <w:rsid w:val="009E1BD7"/>
    <w:rsid w:val="009E1E8C"/>
    <w:rsid w:val="009E27D7"/>
    <w:rsid w:val="009E4351"/>
    <w:rsid w:val="009E4926"/>
    <w:rsid w:val="009E52D0"/>
    <w:rsid w:val="009E54E9"/>
    <w:rsid w:val="009E61C9"/>
    <w:rsid w:val="009E63FF"/>
    <w:rsid w:val="009F0111"/>
    <w:rsid w:val="009F0D3D"/>
    <w:rsid w:val="009F10F3"/>
    <w:rsid w:val="009F1721"/>
    <w:rsid w:val="009F1890"/>
    <w:rsid w:val="009F244B"/>
    <w:rsid w:val="009F2B7C"/>
    <w:rsid w:val="009F2BC1"/>
    <w:rsid w:val="009F4B45"/>
    <w:rsid w:val="009F4F74"/>
    <w:rsid w:val="009F5468"/>
    <w:rsid w:val="009F568C"/>
    <w:rsid w:val="009F5808"/>
    <w:rsid w:val="009F59EC"/>
    <w:rsid w:val="009F6274"/>
    <w:rsid w:val="009F67DD"/>
    <w:rsid w:val="009F6C94"/>
    <w:rsid w:val="009F7021"/>
    <w:rsid w:val="009F7099"/>
    <w:rsid w:val="009F732C"/>
    <w:rsid w:val="009F73A1"/>
    <w:rsid w:val="009F7DF7"/>
    <w:rsid w:val="00A00237"/>
    <w:rsid w:val="00A009FD"/>
    <w:rsid w:val="00A00B34"/>
    <w:rsid w:val="00A00DE3"/>
    <w:rsid w:val="00A00F43"/>
    <w:rsid w:val="00A011D5"/>
    <w:rsid w:val="00A0120D"/>
    <w:rsid w:val="00A012A4"/>
    <w:rsid w:val="00A01326"/>
    <w:rsid w:val="00A0156D"/>
    <w:rsid w:val="00A029DF"/>
    <w:rsid w:val="00A038BC"/>
    <w:rsid w:val="00A03A77"/>
    <w:rsid w:val="00A065B9"/>
    <w:rsid w:val="00A06B5F"/>
    <w:rsid w:val="00A06C05"/>
    <w:rsid w:val="00A06CA2"/>
    <w:rsid w:val="00A07064"/>
    <w:rsid w:val="00A072D0"/>
    <w:rsid w:val="00A073E1"/>
    <w:rsid w:val="00A10469"/>
    <w:rsid w:val="00A11C4B"/>
    <w:rsid w:val="00A1219D"/>
    <w:rsid w:val="00A122F5"/>
    <w:rsid w:val="00A12EC2"/>
    <w:rsid w:val="00A1355F"/>
    <w:rsid w:val="00A141B4"/>
    <w:rsid w:val="00A14BE9"/>
    <w:rsid w:val="00A153C2"/>
    <w:rsid w:val="00A158F2"/>
    <w:rsid w:val="00A15D5B"/>
    <w:rsid w:val="00A16EEB"/>
    <w:rsid w:val="00A170F6"/>
    <w:rsid w:val="00A20334"/>
    <w:rsid w:val="00A20397"/>
    <w:rsid w:val="00A2046A"/>
    <w:rsid w:val="00A20A54"/>
    <w:rsid w:val="00A20B6E"/>
    <w:rsid w:val="00A229DA"/>
    <w:rsid w:val="00A23066"/>
    <w:rsid w:val="00A23696"/>
    <w:rsid w:val="00A23CDB"/>
    <w:rsid w:val="00A244E2"/>
    <w:rsid w:val="00A245AE"/>
    <w:rsid w:val="00A25844"/>
    <w:rsid w:val="00A261B4"/>
    <w:rsid w:val="00A278BA"/>
    <w:rsid w:val="00A27B2C"/>
    <w:rsid w:val="00A27EB6"/>
    <w:rsid w:val="00A30272"/>
    <w:rsid w:val="00A30630"/>
    <w:rsid w:val="00A306E4"/>
    <w:rsid w:val="00A30BD9"/>
    <w:rsid w:val="00A30E2B"/>
    <w:rsid w:val="00A31B00"/>
    <w:rsid w:val="00A31E2B"/>
    <w:rsid w:val="00A3214E"/>
    <w:rsid w:val="00A32343"/>
    <w:rsid w:val="00A32942"/>
    <w:rsid w:val="00A33A44"/>
    <w:rsid w:val="00A34DC4"/>
    <w:rsid w:val="00A365E6"/>
    <w:rsid w:val="00A36922"/>
    <w:rsid w:val="00A37565"/>
    <w:rsid w:val="00A37D54"/>
    <w:rsid w:val="00A40C02"/>
    <w:rsid w:val="00A40C45"/>
    <w:rsid w:val="00A40CCE"/>
    <w:rsid w:val="00A418DF"/>
    <w:rsid w:val="00A419DE"/>
    <w:rsid w:val="00A41D56"/>
    <w:rsid w:val="00A41DF8"/>
    <w:rsid w:val="00A4221F"/>
    <w:rsid w:val="00A4454E"/>
    <w:rsid w:val="00A4472F"/>
    <w:rsid w:val="00A44789"/>
    <w:rsid w:val="00A45017"/>
    <w:rsid w:val="00A45208"/>
    <w:rsid w:val="00A4538B"/>
    <w:rsid w:val="00A45A1A"/>
    <w:rsid w:val="00A45D0F"/>
    <w:rsid w:val="00A46A57"/>
    <w:rsid w:val="00A46B1F"/>
    <w:rsid w:val="00A472B0"/>
    <w:rsid w:val="00A479F5"/>
    <w:rsid w:val="00A47C87"/>
    <w:rsid w:val="00A507C1"/>
    <w:rsid w:val="00A50A68"/>
    <w:rsid w:val="00A518A7"/>
    <w:rsid w:val="00A52FF9"/>
    <w:rsid w:val="00A53457"/>
    <w:rsid w:val="00A534DB"/>
    <w:rsid w:val="00A536AE"/>
    <w:rsid w:val="00A53708"/>
    <w:rsid w:val="00A5390C"/>
    <w:rsid w:val="00A53A8A"/>
    <w:rsid w:val="00A5452E"/>
    <w:rsid w:val="00A54976"/>
    <w:rsid w:val="00A56AD2"/>
    <w:rsid w:val="00A56D15"/>
    <w:rsid w:val="00A5782A"/>
    <w:rsid w:val="00A57AA6"/>
    <w:rsid w:val="00A6083C"/>
    <w:rsid w:val="00A60AB1"/>
    <w:rsid w:val="00A60EED"/>
    <w:rsid w:val="00A615C1"/>
    <w:rsid w:val="00A6186E"/>
    <w:rsid w:val="00A62470"/>
    <w:rsid w:val="00A62CFD"/>
    <w:rsid w:val="00A62D54"/>
    <w:rsid w:val="00A630E1"/>
    <w:rsid w:val="00A631FC"/>
    <w:rsid w:val="00A63674"/>
    <w:rsid w:val="00A63BFB"/>
    <w:rsid w:val="00A63C4A"/>
    <w:rsid w:val="00A642B0"/>
    <w:rsid w:val="00A646F6"/>
    <w:rsid w:val="00A652BE"/>
    <w:rsid w:val="00A664CE"/>
    <w:rsid w:val="00A667DE"/>
    <w:rsid w:val="00A669F6"/>
    <w:rsid w:val="00A66B42"/>
    <w:rsid w:val="00A66C84"/>
    <w:rsid w:val="00A66CEA"/>
    <w:rsid w:val="00A66E40"/>
    <w:rsid w:val="00A67057"/>
    <w:rsid w:val="00A67868"/>
    <w:rsid w:val="00A679C2"/>
    <w:rsid w:val="00A70935"/>
    <w:rsid w:val="00A70DD3"/>
    <w:rsid w:val="00A70ECB"/>
    <w:rsid w:val="00A718AB"/>
    <w:rsid w:val="00A726B2"/>
    <w:rsid w:val="00A73191"/>
    <w:rsid w:val="00A73D16"/>
    <w:rsid w:val="00A73DC3"/>
    <w:rsid w:val="00A741D3"/>
    <w:rsid w:val="00A74DCE"/>
    <w:rsid w:val="00A74E66"/>
    <w:rsid w:val="00A74FEB"/>
    <w:rsid w:val="00A75A2D"/>
    <w:rsid w:val="00A75C38"/>
    <w:rsid w:val="00A7601D"/>
    <w:rsid w:val="00A77756"/>
    <w:rsid w:val="00A80960"/>
    <w:rsid w:val="00A809EB"/>
    <w:rsid w:val="00A80DC2"/>
    <w:rsid w:val="00A81162"/>
    <w:rsid w:val="00A816AE"/>
    <w:rsid w:val="00A83900"/>
    <w:rsid w:val="00A8474F"/>
    <w:rsid w:val="00A848FB"/>
    <w:rsid w:val="00A84D5F"/>
    <w:rsid w:val="00A855E4"/>
    <w:rsid w:val="00A85630"/>
    <w:rsid w:val="00A86160"/>
    <w:rsid w:val="00A86B44"/>
    <w:rsid w:val="00A873EF"/>
    <w:rsid w:val="00A875F0"/>
    <w:rsid w:val="00A90932"/>
    <w:rsid w:val="00A90D70"/>
    <w:rsid w:val="00A90EF0"/>
    <w:rsid w:val="00A9129A"/>
    <w:rsid w:val="00A9182C"/>
    <w:rsid w:val="00A92A50"/>
    <w:rsid w:val="00A92EDD"/>
    <w:rsid w:val="00A9381F"/>
    <w:rsid w:val="00A93C33"/>
    <w:rsid w:val="00A93E83"/>
    <w:rsid w:val="00A940C2"/>
    <w:rsid w:val="00A94611"/>
    <w:rsid w:val="00A96259"/>
    <w:rsid w:val="00A967B3"/>
    <w:rsid w:val="00A97490"/>
    <w:rsid w:val="00A974D9"/>
    <w:rsid w:val="00A978E0"/>
    <w:rsid w:val="00A9799C"/>
    <w:rsid w:val="00A97CEC"/>
    <w:rsid w:val="00A97DDB"/>
    <w:rsid w:val="00AA0C62"/>
    <w:rsid w:val="00AA153C"/>
    <w:rsid w:val="00AA1F27"/>
    <w:rsid w:val="00AA218E"/>
    <w:rsid w:val="00AA2BC6"/>
    <w:rsid w:val="00AA2F1A"/>
    <w:rsid w:val="00AA449A"/>
    <w:rsid w:val="00AA61D8"/>
    <w:rsid w:val="00AA6568"/>
    <w:rsid w:val="00AA667C"/>
    <w:rsid w:val="00AA6F39"/>
    <w:rsid w:val="00AA6F94"/>
    <w:rsid w:val="00AA6FB0"/>
    <w:rsid w:val="00AA7AD2"/>
    <w:rsid w:val="00AA7BDA"/>
    <w:rsid w:val="00AB154F"/>
    <w:rsid w:val="00AB1B47"/>
    <w:rsid w:val="00AB1EE3"/>
    <w:rsid w:val="00AB2011"/>
    <w:rsid w:val="00AB22E9"/>
    <w:rsid w:val="00AB31C3"/>
    <w:rsid w:val="00AB3C85"/>
    <w:rsid w:val="00AB4250"/>
    <w:rsid w:val="00AB4C70"/>
    <w:rsid w:val="00AB5249"/>
    <w:rsid w:val="00AB590A"/>
    <w:rsid w:val="00AB7F30"/>
    <w:rsid w:val="00AC0449"/>
    <w:rsid w:val="00AC0906"/>
    <w:rsid w:val="00AC0BBD"/>
    <w:rsid w:val="00AC0C4A"/>
    <w:rsid w:val="00AC14E6"/>
    <w:rsid w:val="00AC18B9"/>
    <w:rsid w:val="00AC1D25"/>
    <w:rsid w:val="00AC2A33"/>
    <w:rsid w:val="00AC363D"/>
    <w:rsid w:val="00AC3CC4"/>
    <w:rsid w:val="00AC3EBD"/>
    <w:rsid w:val="00AC3FEC"/>
    <w:rsid w:val="00AC4122"/>
    <w:rsid w:val="00AC58ED"/>
    <w:rsid w:val="00AC5DCD"/>
    <w:rsid w:val="00AC6611"/>
    <w:rsid w:val="00AD004C"/>
    <w:rsid w:val="00AD1A66"/>
    <w:rsid w:val="00AD2DF0"/>
    <w:rsid w:val="00AD3779"/>
    <w:rsid w:val="00AD414D"/>
    <w:rsid w:val="00AD4366"/>
    <w:rsid w:val="00AD5FA8"/>
    <w:rsid w:val="00AD67E0"/>
    <w:rsid w:val="00AD769F"/>
    <w:rsid w:val="00AE0C49"/>
    <w:rsid w:val="00AE0D0A"/>
    <w:rsid w:val="00AE102F"/>
    <w:rsid w:val="00AE164B"/>
    <w:rsid w:val="00AE244D"/>
    <w:rsid w:val="00AE3100"/>
    <w:rsid w:val="00AE31CA"/>
    <w:rsid w:val="00AE3255"/>
    <w:rsid w:val="00AE3257"/>
    <w:rsid w:val="00AE3593"/>
    <w:rsid w:val="00AE4947"/>
    <w:rsid w:val="00AE4F59"/>
    <w:rsid w:val="00AE51DF"/>
    <w:rsid w:val="00AE551F"/>
    <w:rsid w:val="00AE55E7"/>
    <w:rsid w:val="00AE59A1"/>
    <w:rsid w:val="00AE59FE"/>
    <w:rsid w:val="00AE5E22"/>
    <w:rsid w:val="00AE6B30"/>
    <w:rsid w:val="00AE7185"/>
    <w:rsid w:val="00AE719D"/>
    <w:rsid w:val="00AE797E"/>
    <w:rsid w:val="00AF05BB"/>
    <w:rsid w:val="00AF08FB"/>
    <w:rsid w:val="00AF198D"/>
    <w:rsid w:val="00AF1AEE"/>
    <w:rsid w:val="00AF3400"/>
    <w:rsid w:val="00AF38E3"/>
    <w:rsid w:val="00AF4468"/>
    <w:rsid w:val="00AF45F1"/>
    <w:rsid w:val="00AF4F6C"/>
    <w:rsid w:val="00AF51EC"/>
    <w:rsid w:val="00AF59D7"/>
    <w:rsid w:val="00AF6710"/>
    <w:rsid w:val="00AF7704"/>
    <w:rsid w:val="00AF7880"/>
    <w:rsid w:val="00AF7C5F"/>
    <w:rsid w:val="00B00209"/>
    <w:rsid w:val="00B00DD7"/>
    <w:rsid w:val="00B0105F"/>
    <w:rsid w:val="00B01105"/>
    <w:rsid w:val="00B0127E"/>
    <w:rsid w:val="00B01E23"/>
    <w:rsid w:val="00B02353"/>
    <w:rsid w:val="00B02743"/>
    <w:rsid w:val="00B02C98"/>
    <w:rsid w:val="00B03640"/>
    <w:rsid w:val="00B03B2F"/>
    <w:rsid w:val="00B04AD8"/>
    <w:rsid w:val="00B04FF2"/>
    <w:rsid w:val="00B05139"/>
    <w:rsid w:val="00B05195"/>
    <w:rsid w:val="00B055DC"/>
    <w:rsid w:val="00B05798"/>
    <w:rsid w:val="00B05B9E"/>
    <w:rsid w:val="00B0670F"/>
    <w:rsid w:val="00B06ADC"/>
    <w:rsid w:val="00B06E09"/>
    <w:rsid w:val="00B06EC7"/>
    <w:rsid w:val="00B0767F"/>
    <w:rsid w:val="00B0786D"/>
    <w:rsid w:val="00B07B4D"/>
    <w:rsid w:val="00B1011A"/>
    <w:rsid w:val="00B10483"/>
    <w:rsid w:val="00B1092A"/>
    <w:rsid w:val="00B10956"/>
    <w:rsid w:val="00B10CF3"/>
    <w:rsid w:val="00B10F7E"/>
    <w:rsid w:val="00B111AC"/>
    <w:rsid w:val="00B11606"/>
    <w:rsid w:val="00B11E6A"/>
    <w:rsid w:val="00B12E8B"/>
    <w:rsid w:val="00B13182"/>
    <w:rsid w:val="00B137F3"/>
    <w:rsid w:val="00B13C50"/>
    <w:rsid w:val="00B143A8"/>
    <w:rsid w:val="00B15687"/>
    <w:rsid w:val="00B157CE"/>
    <w:rsid w:val="00B15C48"/>
    <w:rsid w:val="00B163D6"/>
    <w:rsid w:val="00B1645B"/>
    <w:rsid w:val="00B16686"/>
    <w:rsid w:val="00B167F1"/>
    <w:rsid w:val="00B17885"/>
    <w:rsid w:val="00B17F2B"/>
    <w:rsid w:val="00B205A2"/>
    <w:rsid w:val="00B207A3"/>
    <w:rsid w:val="00B20E60"/>
    <w:rsid w:val="00B21E38"/>
    <w:rsid w:val="00B246D9"/>
    <w:rsid w:val="00B248AD"/>
    <w:rsid w:val="00B24BEE"/>
    <w:rsid w:val="00B25FB1"/>
    <w:rsid w:val="00B26971"/>
    <w:rsid w:val="00B2718D"/>
    <w:rsid w:val="00B3088B"/>
    <w:rsid w:val="00B30BCD"/>
    <w:rsid w:val="00B319E1"/>
    <w:rsid w:val="00B31C2B"/>
    <w:rsid w:val="00B33719"/>
    <w:rsid w:val="00B3371C"/>
    <w:rsid w:val="00B33AA6"/>
    <w:rsid w:val="00B33B40"/>
    <w:rsid w:val="00B33EFA"/>
    <w:rsid w:val="00B34138"/>
    <w:rsid w:val="00B3425D"/>
    <w:rsid w:val="00B3470B"/>
    <w:rsid w:val="00B34D16"/>
    <w:rsid w:val="00B3659F"/>
    <w:rsid w:val="00B36693"/>
    <w:rsid w:val="00B3686A"/>
    <w:rsid w:val="00B3723E"/>
    <w:rsid w:val="00B372B1"/>
    <w:rsid w:val="00B40031"/>
    <w:rsid w:val="00B40FA0"/>
    <w:rsid w:val="00B40FE1"/>
    <w:rsid w:val="00B412EA"/>
    <w:rsid w:val="00B41303"/>
    <w:rsid w:val="00B41500"/>
    <w:rsid w:val="00B41726"/>
    <w:rsid w:val="00B41E1A"/>
    <w:rsid w:val="00B4213A"/>
    <w:rsid w:val="00B42377"/>
    <w:rsid w:val="00B42623"/>
    <w:rsid w:val="00B43409"/>
    <w:rsid w:val="00B43A88"/>
    <w:rsid w:val="00B447ED"/>
    <w:rsid w:val="00B44BB5"/>
    <w:rsid w:val="00B44BCA"/>
    <w:rsid w:val="00B44E6F"/>
    <w:rsid w:val="00B4579E"/>
    <w:rsid w:val="00B46947"/>
    <w:rsid w:val="00B47F78"/>
    <w:rsid w:val="00B5054E"/>
    <w:rsid w:val="00B51330"/>
    <w:rsid w:val="00B5263D"/>
    <w:rsid w:val="00B5277F"/>
    <w:rsid w:val="00B533BF"/>
    <w:rsid w:val="00B53AA4"/>
    <w:rsid w:val="00B542B7"/>
    <w:rsid w:val="00B5494E"/>
    <w:rsid w:val="00B55BA6"/>
    <w:rsid w:val="00B5630D"/>
    <w:rsid w:val="00B5662D"/>
    <w:rsid w:val="00B56869"/>
    <w:rsid w:val="00B5688C"/>
    <w:rsid w:val="00B568BF"/>
    <w:rsid w:val="00B56E1E"/>
    <w:rsid w:val="00B577C0"/>
    <w:rsid w:val="00B60BEE"/>
    <w:rsid w:val="00B60FDC"/>
    <w:rsid w:val="00B622FC"/>
    <w:rsid w:val="00B627FC"/>
    <w:rsid w:val="00B63E8F"/>
    <w:rsid w:val="00B64AE1"/>
    <w:rsid w:val="00B6610C"/>
    <w:rsid w:val="00B66BDC"/>
    <w:rsid w:val="00B66D10"/>
    <w:rsid w:val="00B66EE1"/>
    <w:rsid w:val="00B678FC"/>
    <w:rsid w:val="00B67F0F"/>
    <w:rsid w:val="00B70012"/>
    <w:rsid w:val="00B704DE"/>
    <w:rsid w:val="00B706E8"/>
    <w:rsid w:val="00B71020"/>
    <w:rsid w:val="00B7107C"/>
    <w:rsid w:val="00B71BA2"/>
    <w:rsid w:val="00B71BFD"/>
    <w:rsid w:val="00B71E1D"/>
    <w:rsid w:val="00B720CA"/>
    <w:rsid w:val="00B72EA7"/>
    <w:rsid w:val="00B733EE"/>
    <w:rsid w:val="00B7378F"/>
    <w:rsid w:val="00B74449"/>
    <w:rsid w:val="00B74504"/>
    <w:rsid w:val="00B756A1"/>
    <w:rsid w:val="00B759EF"/>
    <w:rsid w:val="00B75D7B"/>
    <w:rsid w:val="00B77308"/>
    <w:rsid w:val="00B812B7"/>
    <w:rsid w:val="00B81A6A"/>
    <w:rsid w:val="00B81FA8"/>
    <w:rsid w:val="00B82804"/>
    <w:rsid w:val="00B82BB9"/>
    <w:rsid w:val="00B82FE9"/>
    <w:rsid w:val="00B83D6B"/>
    <w:rsid w:val="00B8461D"/>
    <w:rsid w:val="00B84866"/>
    <w:rsid w:val="00B84BC6"/>
    <w:rsid w:val="00B84C5F"/>
    <w:rsid w:val="00B84F59"/>
    <w:rsid w:val="00B85832"/>
    <w:rsid w:val="00B8613E"/>
    <w:rsid w:val="00B868C6"/>
    <w:rsid w:val="00B86AB5"/>
    <w:rsid w:val="00B87E67"/>
    <w:rsid w:val="00B87F1B"/>
    <w:rsid w:val="00B9083B"/>
    <w:rsid w:val="00B90F1F"/>
    <w:rsid w:val="00B9214F"/>
    <w:rsid w:val="00B932F6"/>
    <w:rsid w:val="00B9334F"/>
    <w:rsid w:val="00B9410F"/>
    <w:rsid w:val="00B94213"/>
    <w:rsid w:val="00B942BA"/>
    <w:rsid w:val="00B9479E"/>
    <w:rsid w:val="00B94C13"/>
    <w:rsid w:val="00B9544E"/>
    <w:rsid w:val="00B95CBC"/>
    <w:rsid w:val="00B96F74"/>
    <w:rsid w:val="00B970EB"/>
    <w:rsid w:val="00BA03B8"/>
    <w:rsid w:val="00BA05B7"/>
    <w:rsid w:val="00BA0756"/>
    <w:rsid w:val="00BA08F6"/>
    <w:rsid w:val="00BA0B37"/>
    <w:rsid w:val="00BA129E"/>
    <w:rsid w:val="00BA1486"/>
    <w:rsid w:val="00BA15C4"/>
    <w:rsid w:val="00BA1932"/>
    <w:rsid w:val="00BA1CE8"/>
    <w:rsid w:val="00BA208D"/>
    <w:rsid w:val="00BA2674"/>
    <w:rsid w:val="00BA26F9"/>
    <w:rsid w:val="00BA43A4"/>
    <w:rsid w:val="00BA4D89"/>
    <w:rsid w:val="00BA5499"/>
    <w:rsid w:val="00BA54F8"/>
    <w:rsid w:val="00BA573E"/>
    <w:rsid w:val="00BA5DEA"/>
    <w:rsid w:val="00BA61AF"/>
    <w:rsid w:val="00BA631D"/>
    <w:rsid w:val="00BA696F"/>
    <w:rsid w:val="00BA69DA"/>
    <w:rsid w:val="00BA6CA8"/>
    <w:rsid w:val="00BA6E19"/>
    <w:rsid w:val="00BA7068"/>
    <w:rsid w:val="00BA79B4"/>
    <w:rsid w:val="00BB08AE"/>
    <w:rsid w:val="00BB1B80"/>
    <w:rsid w:val="00BB25CE"/>
    <w:rsid w:val="00BB304B"/>
    <w:rsid w:val="00BB3638"/>
    <w:rsid w:val="00BB3756"/>
    <w:rsid w:val="00BB4E0B"/>
    <w:rsid w:val="00BB5286"/>
    <w:rsid w:val="00BB654D"/>
    <w:rsid w:val="00BB660F"/>
    <w:rsid w:val="00BB6990"/>
    <w:rsid w:val="00BB7B99"/>
    <w:rsid w:val="00BC0F6F"/>
    <w:rsid w:val="00BC1131"/>
    <w:rsid w:val="00BC14E5"/>
    <w:rsid w:val="00BC1C28"/>
    <w:rsid w:val="00BC2054"/>
    <w:rsid w:val="00BC2CAD"/>
    <w:rsid w:val="00BC3523"/>
    <w:rsid w:val="00BC3729"/>
    <w:rsid w:val="00BC3943"/>
    <w:rsid w:val="00BC45EE"/>
    <w:rsid w:val="00BC4CA7"/>
    <w:rsid w:val="00BC5267"/>
    <w:rsid w:val="00BC599E"/>
    <w:rsid w:val="00BC5E63"/>
    <w:rsid w:val="00BC616A"/>
    <w:rsid w:val="00BC638A"/>
    <w:rsid w:val="00BD0762"/>
    <w:rsid w:val="00BD10B6"/>
    <w:rsid w:val="00BD16E2"/>
    <w:rsid w:val="00BD1CB0"/>
    <w:rsid w:val="00BD1F53"/>
    <w:rsid w:val="00BD22A6"/>
    <w:rsid w:val="00BD37CD"/>
    <w:rsid w:val="00BD4BEE"/>
    <w:rsid w:val="00BD4EBA"/>
    <w:rsid w:val="00BD553D"/>
    <w:rsid w:val="00BD59FF"/>
    <w:rsid w:val="00BD614E"/>
    <w:rsid w:val="00BD6C00"/>
    <w:rsid w:val="00BD6C42"/>
    <w:rsid w:val="00BD6D0A"/>
    <w:rsid w:val="00BE020A"/>
    <w:rsid w:val="00BE03F8"/>
    <w:rsid w:val="00BE05F3"/>
    <w:rsid w:val="00BE0D4A"/>
    <w:rsid w:val="00BE1188"/>
    <w:rsid w:val="00BE11C0"/>
    <w:rsid w:val="00BE1216"/>
    <w:rsid w:val="00BE243A"/>
    <w:rsid w:val="00BE3140"/>
    <w:rsid w:val="00BE3194"/>
    <w:rsid w:val="00BE4780"/>
    <w:rsid w:val="00BE4BCA"/>
    <w:rsid w:val="00BE5E2B"/>
    <w:rsid w:val="00BE6B5D"/>
    <w:rsid w:val="00BE7B2E"/>
    <w:rsid w:val="00BF05D4"/>
    <w:rsid w:val="00BF144B"/>
    <w:rsid w:val="00BF1679"/>
    <w:rsid w:val="00BF1A6E"/>
    <w:rsid w:val="00BF2022"/>
    <w:rsid w:val="00BF2146"/>
    <w:rsid w:val="00BF21E9"/>
    <w:rsid w:val="00BF21EE"/>
    <w:rsid w:val="00BF37E7"/>
    <w:rsid w:val="00BF3D96"/>
    <w:rsid w:val="00BF42A2"/>
    <w:rsid w:val="00BF451D"/>
    <w:rsid w:val="00BF493E"/>
    <w:rsid w:val="00BF4DE1"/>
    <w:rsid w:val="00BF551C"/>
    <w:rsid w:val="00BF55BD"/>
    <w:rsid w:val="00BF6680"/>
    <w:rsid w:val="00BF668B"/>
    <w:rsid w:val="00BF75DB"/>
    <w:rsid w:val="00C00941"/>
    <w:rsid w:val="00C00D25"/>
    <w:rsid w:val="00C01038"/>
    <w:rsid w:val="00C01379"/>
    <w:rsid w:val="00C01D23"/>
    <w:rsid w:val="00C0234E"/>
    <w:rsid w:val="00C023E6"/>
    <w:rsid w:val="00C02917"/>
    <w:rsid w:val="00C02AA9"/>
    <w:rsid w:val="00C02D59"/>
    <w:rsid w:val="00C02DF2"/>
    <w:rsid w:val="00C03359"/>
    <w:rsid w:val="00C0362B"/>
    <w:rsid w:val="00C0368C"/>
    <w:rsid w:val="00C03D1B"/>
    <w:rsid w:val="00C040D9"/>
    <w:rsid w:val="00C0504C"/>
    <w:rsid w:val="00C05C3D"/>
    <w:rsid w:val="00C05EB3"/>
    <w:rsid w:val="00C06009"/>
    <w:rsid w:val="00C062E6"/>
    <w:rsid w:val="00C06430"/>
    <w:rsid w:val="00C10650"/>
    <w:rsid w:val="00C10DBA"/>
    <w:rsid w:val="00C1168D"/>
    <w:rsid w:val="00C11816"/>
    <w:rsid w:val="00C11A26"/>
    <w:rsid w:val="00C11FB0"/>
    <w:rsid w:val="00C12D3E"/>
    <w:rsid w:val="00C12F1A"/>
    <w:rsid w:val="00C13B9F"/>
    <w:rsid w:val="00C142BB"/>
    <w:rsid w:val="00C14431"/>
    <w:rsid w:val="00C14BA3"/>
    <w:rsid w:val="00C15053"/>
    <w:rsid w:val="00C16B9F"/>
    <w:rsid w:val="00C17041"/>
    <w:rsid w:val="00C17129"/>
    <w:rsid w:val="00C1769A"/>
    <w:rsid w:val="00C17EA3"/>
    <w:rsid w:val="00C207C8"/>
    <w:rsid w:val="00C20D69"/>
    <w:rsid w:val="00C2183D"/>
    <w:rsid w:val="00C21874"/>
    <w:rsid w:val="00C218E0"/>
    <w:rsid w:val="00C21A50"/>
    <w:rsid w:val="00C22300"/>
    <w:rsid w:val="00C22D63"/>
    <w:rsid w:val="00C23282"/>
    <w:rsid w:val="00C23801"/>
    <w:rsid w:val="00C23DDE"/>
    <w:rsid w:val="00C2469D"/>
    <w:rsid w:val="00C25B17"/>
    <w:rsid w:val="00C25DE8"/>
    <w:rsid w:val="00C27726"/>
    <w:rsid w:val="00C2772E"/>
    <w:rsid w:val="00C319D4"/>
    <w:rsid w:val="00C31E78"/>
    <w:rsid w:val="00C31E84"/>
    <w:rsid w:val="00C32ACE"/>
    <w:rsid w:val="00C32F7A"/>
    <w:rsid w:val="00C33493"/>
    <w:rsid w:val="00C33D29"/>
    <w:rsid w:val="00C34135"/>
    <w:rsid w:val="00C34246"/>
    <w:rsid w:val="00C34739"/>
    <w:rsid w:val="00C34BEF"/>
    <w:rsid w:val="00C351A6"/>
    <w:rsid w:val="00C351AB"/>
    <w:rsid w:val="00C35208"/>
    <w:rsid w:val="00C3614F"/>
    <w:rsid w:val="00C36404"/>
    <w:rsid w:val="00C3679D"/>
    <w:rsid w:val="00C36B5A"/>
    <w:rsid w:val="00C3732A"/>
    <w:rsid w:val="00C37683"/>
    <w:rsid w:val="00C37766"/>
    <w:rsid w:val="00C41840"/>
    <w:rsid w:val="00C419D0"/>
    <w:rsid w:val="00C41DB7"/>
    <w:rsid w:val="00C420B5"/>
    <w:rsid w:val="00C42360"/>
    <w:rsid w:val="00C4241D"/>
    <w:rsid w:val="00C424EB"/>
    <w:rsid w:val="00C42BE5"/>
    <w:rsid w:val="00C42E85"/>
    <w:rsid w:val="00C435A1"/>
    <w:rsid w:val="00C43B09"/>
    <w:rsid w:val="00C43D32"/>
    <w:rsid w:val="00C43DA2"/>
    <w:rsid w:val="00C43F5A"/>
    <w:rsid w:val="00C4451E"/>
    <w:rsid w:val="00C44724"/>
    <w:rsid w:val="00C46184"/>
    <w:rsid w:val="00C4797F"/>
    <w:rsid w:val="00C5015A"/>
    <w:rsid w:val="00C5030B"/>
    <w:rsid w:val="00C50A44"/>
    <w:rsid w:val="00C50B52"/>
    <w:rsid w:val="00C50F2A"/>
    <w:rsid w:val="00C51E6D"/>
    <w:rsid w:val="00C52783"/>
    <w:rsid w:val="00C53104"/>
    <w:rsid w:val="00C53355"/>
    <w:rsid w:val="00C53CA5"/>
    <w:rsid w:val="00C53E24"/>
    <w:rsid w:val="00C53F72"/>
    <w:rsid w:val="00C54C1F"/>
    <w:rsid w:val="00C54E47"/>
    <w:rsid w:val="00C55957"/>
    <w:rsid w:val="00C55D9B"/>
    <w:rsid w:val="00C55FCB"/>
    <w:rsid w:val="00C6023D"/>
    <w:rsid w:val="00C603EB"/>
    <w:rsid w:val="00C61410"/>
    <w:rsid w:val="00C61486"/>
    <w:rsid w:val="00C621B6"/>
    <w:rsid w:val="00C62340"/>
    <w:rsid w:val="00C62A75"/>
    <w:rsid w:val="00C631C8"/>
    <w:rsid w:val="00C6479D"/>
    <w:rsid w:val="00C64E69"/>
    <w:rsid w:val="00C65892"/>
    <w:rsid w:val="00C65AFC"/>
    <w:rsid w:val="00C65B2F"/>
    <w:rsid w:val="00C66A7B"/>
    <w:rsid w:val="00C66F02"/>
    <w:rsid w:val="00C70518"/>
    <w:rsid w:val="00C7082E"/>
    <w:rsid w:val="00C7083D"/>
    <w:rsid w:val="00C70A81"/>
    <w:rsid w:val="00C70C43"/>
    <w:rsid w:val="00C70EE3"/>
    <w:rsid w:val="00C711E9"/>
    <w:rsid w:val="00C71D5B"/>
    <w:rsid w:val="00C7291B"/>
    <w:rsid w:val="00C72B8B"/>
    <w:rsid w:val="00C72EE7"/>
    <w:rsid w:val="00C74565"/>
    <w:rsid w:val="00C74647"/>
    <w:rsid w:val="00C74DB0"/>
    <w:rsid w:val="00C7507C"/>
    <w:rsid w:val="00C750F7"/>
    <w:rsid w:val="00C75498"/>
    <w:rsid w:val="00C75628"/>
    <w:rsid w:val="00C75DCD"/>
    <w:rsid w:val="00C77E10"/>
    <w:rsid w:val="00C8041B"/>
    <w:rsid w:val="00C80D43"/>
    <w:rsid w:val="00C80DA9"/>
    <w:rsid w:val="00C81559"/>
    <w:rsid w:val="00C818D0"/>
    <w:rsid w:val="00C81EE1"/>
    <w:rsid w:val="00C82232"/>
    <w:rsid w:val="00C82533"/>
    <w:rsid w:val="00C8259F"/>
    <w:rsid w:val="00C82D55"/>
    <w:rsid w:val="00C8388A"/>
    <w:rsid w:val="00C8397C"/>
    <w:rsid w:val="00C850D0"/>
    <w:rsid w:val="00C85DE1"/>
    <w:rsid w:val="00C86651"/>
    <w:rsid w:val="00C87418"/>
    <w:rsid w:val="00C87844"/>
    <w:rsid w:val="00C90591"/>
    <w:rsid w:val="00C909CF"/>
    <w:rsid w:val="00C90C8D"/>
    <w:rsid w:val="00C90E3A"/>
    <w:rsid w:val="00C90E8B"/>
    <w:rsid w:val="00C9267D"/>
    <w:rsid w:val="00C92B35"/>
    <w:rsid w:val="00C92E63"/>
    <w:rsid w:val="00C933AD"/>
    <w:rsid w:val="00C93BA8"/>
    <w:rsid w:val="00C94B4E"/>
    <w:rsid w:val="00C95734"/>
    <w:rsid w:val="00C95A1F"/>
    <w:rsid w:val="00C95B61"/>
    <w:rsid w:val="00C9705D"/>
    <w:rsid w:val="00C9760C"/>
    <w:rsid w:val="00CA0046"/>
    <w:rsid w:val="00CA01B9"/>
    <w:rsid w:val="00CA1336"/>
    <w:rsid w:val="00CA173E"/>
    <w:rsid w:val="00CA17AC"/>
    <w:rsid w:val="00CA26F4"/>
    <w:rsid w:val="00CA2E49"/>
    <w:rsid w:val="00CA32A7"/>
    <w:rsid w:val="00CA3374"/>
    <w:rsid w:val="00CA39CE"/>
    <w:rsid w:val="00CA3A42"/>
    <w:rsid w:val="00CA3BC2"/>
    <w:rsid w:val="00CA3FFC"/>
    <w:rsid w:val="00CA5048"/>
    <w:rsid w:val="00CA55BC"/>
    <w:rsid w:val="00CA6043"/>
    <w:rsid w:val="00CA61AC"/>
    <w:rsid w:val="00CA6333"/>
    <w:rsid w:val="00CA6576"/>
    <w:rsid w:val="00CA6ECD"/>
    <w:rsid w:val="00CA6FE5"/>
    <w:rsid w:val="00CA6FF4"/>
    <w:rsid w:val="00CA748D"/>
    <w:rsid w:val="00CA7545"/>
    <w:rsid w:val="00CB0933"/>
    <w:rsid w:val="00CB0A86"/>
    <w:rsid w:val="00CB0C80"/>
    <w:rsid w:val="00CB12B1"/>
    <w:rsid w:val="00CB1785"/>
    <w:rsid w:val="00CB1D9A"/>
    <w:rsid w:val="00CB1E16"/>
    <w:rsid w:val="00CB1F7F"/>
    <w:rsid w:val="00CB3A6B"/>
    <w:rsid w:val="00CB3ECD"/>
    <w:rsid w:val="00CB4D68"/>
    <w:rsid w:val="00CB5077"/>
    <w:rsid w:val="00CB574E"/>
    <w:rsid w:val="00CB5810"/>
    <w:rsid w:val="00CB5B0E"/>
    <w:rsid w:val="00CB67A6"/>
    <w:rsid w:val="00CB753F"/>
    <w:rsid w:val="00CB7993"/>
    <w:rsid w:val="00CC0A35"/>
    <w:rsid w:val="00CC1137"/>
    <w:rsid w:val="00CC1958"/>
    <w:rsid w:val="00CC2230"/>
    <w:rsid w:val="00CC2437"/>
    <w:rsid w:val="00CC2A3D"/>
    <w:rsid w:val="00CC33C4"/>
    <w:rsid w:val="00CC38FB"/>
    <w:rsid w:val="00CC3EA6"/>
    <w:rsid w:val="00CC3F4D"/>
    <w:rsid w:val="00CC463E"/>
    <w:rsid w:val="00CC4783"/>
    <w:rsid w:val="00CC5134"/>
    <w:rsid w:val="00CC533A"/>
    <w:rsid w:val="00CC7759"/>
    <w:rsid w:val="00CC7A88"/>
    <w:rsid w:val="00CD05DF"/>
    <w:rsid w:val="00CD064D"/>
    <w:rsid w:val="00CD0C67"/>
    <w:rsid w:val="00CD1A04"/>
    <w:rsid w:val="00CD1B06"/>
    <w:rsid w:val="00CD1FDA"/>
    <w:rsid w:val="00CD2237"/>
    <w:rsid w:val="00CD35C3"/>
    <w:rsid w:val="00CD36C1"/>
    <w:rsid w:val="00CD38BD"/>
    <w:rsid w:val="00CD433F"/>
    <w:rsid w:val="00CD44AF"/>
    <w:rsid w:val="00CD53D1"/>
    <w:rsid w:val="00CD5A84"/>
    <w:rsid w:val="00CD5C9D"/>
    <w:rsid w:val="00CD65FA"/>
    <w:rsid w:val="00CD7850"/>
    <w:rsid w:val="00CE0372"/>
    <w:rsid w:val="00CE2BD0"/>
    <w:rsid w:val="00CE2D60"/>
    <w:rsid w:val="00CE2E1A"/>
    <w:rsid w:val="00CE3361"/>
    <w:rsid w:val="00CE35C9"/>
    <w:rsid w:val="00CE36AB"/>
    <w:rsid w:val="00CE391E"/>
    <w:rsid w:val="00CE3E98"/>
    <w:rsid w:val="00CE4922"/>
    <w:rsid w:val="00CE4A08"/>
    <w:rsid w:val="00CE5506"/>
    <w:rsid w:val="00CE55B4"/>
    <w:rsid w:val="00CE5DDC"/>
    <w:rsid w:val="00CE63D6"/>
    <w:rsid w:val="00CE692A"/>
    <w:rsid w:val="00CE6C69"/>
    <w:rsid w:val="00CE6E88"/>
    <w:rsid w:val="00CE704B"/>
    <w:rsid w:val="00CE7093"/>
    <w:rsid w:val="00CF0055"/>
    <w:rsid w:val="00CF0FE0"/>
    <w:rsid w:val="00CF1518"/>
    <w:rsid w:val="00CF1FB8"/>
    <w:rsid w:val="00CF1FF0"/>
    <w:rsid w:val="00CF22E3"/>
    <w:rsid w:val="00CF2F6D"/>
    <w:rsid w:val="00CF4C13"/>
    <w:rsid w:val="00CF554F"/>
    <w:rsid w:val="00CF5951"/>
    <w:rsid w:val="00CF5E7B"/>
    <w:rsid w:val="00CF63B0"/>
    <w:rsid w:val="00CF66A3"/>
    <w:rsid w:val="00CF67BA"/>
    <w:rsid w:val="00CF68EC"/>
    <w:rsid w:val="00CF751E"/>
    <w:rsid w:val="00CF75EF"/>
    <w:rsid w:val="00D0068A"/>
    <w:rsid w:val="00D015DC"/>
    <w:rsid w:val="00D01857"/>
    <w:rsid w:val="00D02154"/>
    <w:rsid w:val="00D02FE8"/>
    <w:rsid w:val="00D03DB6"/>
    <w:rsid w:val="00D04659"/>
    <w:rsid w:val="00D04C8B"/>
    <w:rsid w:val="00D04F17"/>
    <w:rsid w:val="00D0569F"/>
    <w:rsid w:val="00D05BA7"/>
    <w:rsid w:val="00D05F5B"/>
    <w:rsid w:val="00D06091"/>
    <w:rsid w:val="00D06876"/>
    <w:rsid w:val="00D0750F"/>
    <w:rsid w:val="00D07C0E"/>
    <w:rsid w:val="00D07E76"/>
    <w:rsid w:val="00D10EDC"/>
    <w:rsid w:val="00D1105C"/>
    <w:rsid w:val="00D11262"/>
    <w:rsid w:val="00D115AA"/>
    <w:rsid w:val="00D1239F"/>
    <w:rsid w:val="00D12CE0"/>
    <w:rsid w:val="00D1310A"/>
    <w:rsid w:val="00D13672"/>
    <w:rsid w:val="00D14272"/>
    <w:rsid w:val="00D1505E"/>
    <w:rsid w:val="00D15206"/>
    <w:rsid w:val="00D15762"/>
    <w:rsid w:val="00D15ABB"/>
    <w:rsid w:val="00D16566"/>
    <w:rsid w:val="00D16788"/>
    <w:rsid w:val="00D16A0B"/>
    <w:rsid w:val="00D20980"/>
    <w:rsid w:val="00D2159B"/>
    <w:rsid w:val="00D218DD"/>
    <w:rsid w:val="00D21E20"/>
    <w:rsid w:val="00D22CB2"/>
    <w:rsid w:val="00D2302A"/>
    <w:rsid w:val="00D232C1"/>
    <w:rsid w:val="00D23479"/>
    <w:rsid w:val="00D23636"/>
    <w:rsid w:val="00D245F5"/>
    <w:rsid w:val="00D246EF"/>
    <w:rsid w:val="00D25031"/>
    <w:rsid w:val="00D26AB1"/>
    <w:rsid w:val="00D273CB"/>
    <w:rsid w:val="00D277D6"/>
    <w:rsid w:val="00D2799D"/>
    <w:rsid w:val="00D30E75"/>
    <w:rsid w:val="00D3157D"/>
    <w:rsid w:val="00D317AB"/>
    <w:rsid w:val="00D31C5D"/>
    <w:rsid w:val="00D33797"/>
    <w:rsid w:val="00D33A3C"/>
    <w:rsid w:val="00D33B08"/>
    <w:rsid w:val="00D33F55"/>
    <w:rsid w:val="00D33FBE"/>
    <w:rsid w:val="00D3429B"/>
    <w:rsid w:val="00D345AD"/>
    <w:rsid w:val="00D3510F"/>
    <w:rsid w:val="00D3520E"/>
    <w:rsid w:val="00D35966"/>
    <w:rsid w:val="00D364B2"/>
    <w:rsid w:val="00D3669E"/>
    <w:rsid w:val="00D37443"/>
    <w:rsid w:val="00D37CD4"/>
    <w:rsid w:val="00D41481"/>
    <w:rsid w:val="00D445B7"/>
    <w:rsid w:val="00D44C33"/>
    <w:rsid w:val="00D4557C"/>
    <w:rsid w:val="00D45B91"/>
    <w:rsid w:val="00D462DE"/>
    <w:rsid w:val="00D4671A"/>
    <w:rsid w:val="00D46DCD"/>
    <w:rsid w:val="00D470E9"/>
    <w:rsid w:val="00D474B2"/>
    <w:rsid w:val="00D47891"/>
    <w:rsid w:val="00D50E5C"/>
    <w:rsid w:val="00D53DED"/>
    <w:rsid w:val="00D53E8A"/>
    <w:rsid w:val="00D53F4A"/>
    <w:rsid w:val="00D542A4"/>
    <w:rsid w:val="00D54B18"/>
    <w:rsid w:val="00D563E0"/>
    <w:rsid w:val="00D56C64"/>
    <w:rsid w:val="00D56D7B"/>
    <w:rsid w:val="00D56F63"/>
    <w:rsid w:val="00D57969"/>
    <w:rsid w:val="00D60D80"/>
    <w:rsid w:val="00D61749"/>
    <w:rsid w:val="00D62338"/>
    <w:rsid w:val="00D6404B"/>
    <w:rsid w:val="00D64421"/>
    <w:rsid w:val="00D64F4C"/>
    <w:rsid w:val="00D65756"/>
    <w:rsid w:val="00D65F57"/>
    <w:rsid w:val="00D66CCC"/>
    <w:rsid w:val="00D66CF4"/>
    <w:rsid w:val="00D703A5"/>
    <w:rsid w:val="00D70EB4"/>
    <w:rsid w:val="00D71011"/>
    <w:rsid w:val="00D715E8"/>
    <w:rsid w:val="00D72247"/>
    <w:rsid w:val="00D72C97"/>
    <w:rsid w:val="00D72EAC"/>
    <w:rsid w:val="00D73CE4"/>
    <w:rsid w:val="00D74272"/>
    <w:rsid w:val="00D748A0"/>
    <w:rsid w:val="00D7504B"/>
    <w:rsid w:val="00D75F8D"/>
    <w:rsid w:val="00D76563"/>
    <w:rsid w:val="00D765CD"/>
    <w:rsid w:val="00D77373"/>
    <w:rsid w:val="00D776EE"/>
    <w:rsid w:val="00D8017C"/>
    <w:rsid w:val="00D805B8"/>
    <w:rsid w:val="00D80B04"/>
    <w:rsid w:val="00D80BFD"/>
    <w:rsid w:val="00D80CE8"/>
    <w:rsid w:val="00D81306"/>
    <w:rsid w:val="00D8150A"/>
    <w:rsid w:val="00D8153A"/>
    <w:rsid w:val="00D816ED"/>
    <w:rsid w:val="00D818B4"/>
    <w:rsid w:val="00D81BA3"/>
    <w:rsid w:val="00D81E18"/>
    <w:rsid w:val="00D82594"/>
    <w:rsid w:val="00D827A4"/>
    <w:rsid w:val="00D829D2"/>
    <w:rsid w:val="00D82EE1"/>
    <w:rsid w:val="00D833F6"/>
    <w:rsid w:val="00D83ADC"/>
    <w:rsid w:val="00D8473B"/>
    <w:rsid w:val="00D851F9"/>
    <w:rsid w:val="00D8635A"/>
    <w:rsid w:val="00D86774"/>
    <w:rsid w:val="00D86E53"/>
    <w:rsid w:val="00D87000"/>
    <w:rsid w:val="00D878FF"/>
    <w:rsid w:val="00D90353"/>
    <w:rsid w:val="00D93723"/>
    <w:rsid w:val="00D93E61"/>
    <w:rsid w:val="00D94639"/>
    <w:rsid w:val="00D94AD7"/>
    <w:rsid w:val="00D95859"/>
    <w:rsid w:val="00D96579"/>
    <w:rsid w:val="00D97333"/>
    <w:rsid w:val="00D97E6E"/>
    <w:rsid w:val="00DA05AF"/>
    <w:rsid w:val="00DA1536"/>
    <w:rsid w:val="00DA1619"/>
    <w:rsid w:val="00DA20E1"/>
    <w:rsid w:val="00DA354D"/>
    <w:rsid w:val="00DA3B71"/>
    <w:rsid w:val="00DA4D0C"/>
    <w:rsid w:val="00DA5B43"/>
    <w:rsid w:val="00DA5C46"/>
    <w:rsid w:val="00DA7E6F"/>
    <w:rsid w:val="00DA7EB7"/>
    <w:rsid w:val="00DB00B6"/>
    <w:rsid w:val="00DB0184"/>
    <w:rsid w:val="00DB0FF3"/>
    <w:rsid w:val="00DB1067"/>
    <w:rsid w:val="00DB1C93"/>
    <w:rsid w:val="00DB1CB9"/>
    <w:rsid w:val="00DB1DC7"/>
    <w:rsid w:val="00DB1DD6"/>
    <w:rsid w:val="00DB26E8"/>
    <w:rsid w:val="00DB2914"/>
    <w:rsid w:val="00DB2B0D"/>
    <w:rsid w:val="00DB3306"/>
    <w:rsid w:val="00DB435F"/>
    <w:rsid w:val="00DB4C4C"/>
    <w:rsid w:val="00DB4D79"/>
    <w:rsid w:val="00DB52B3"/>
    <w:rsid w:val="00DB55C1"/>
    <w:rsid w:val="00DB656C"/>
    <w:rsid w:val="00DB6A71"/>
    <w:rsid w:val="00DB6AE9"/>
    <w:rsid w:val="00DB7449"/>
    <w:rsid w:val="00DB792F"/>
    <w:rsid w:val="00DB798C"/>
    <w:rsid w:val="00DB7DEB"/>
    <w:rsid w:val="00DC01D4"/>
    <w:rsid w:val="00DC1163"/>
    <w:rsid w:val="00DC12C2"/>
    <w:rsid w:val="00DC19C8"/>
    <w:rsid w:val="00DC1C68"/>
    <w:rsid w:val="00DC254E"/>
    <w:rsid w:val="00DC3555"/>
    <w:rsid w:val="00DC3B00"/>
    <w:rsid w:val="00DC3DED"/>
    <w:rsid w:val="00DC4FF5"/>
    <w:rsid w:val="00DC54A4"/>
    <w:rsid w:val="00DC5B79"/>
    <w:rsid w:val="00DC6B85"/>
    <w:rsid w:val="00DC6CED"/>
    <w:rsid w:val="00DC6F25"/>
    <w:rsid w:val="00DC70FC"/>
    <w:rsid w:val="00DC718B"/>
    <w:rsid w:val="00DD0D67"/>
    <w:rsid w:val="00DD1368"/>
    <w:rsid w:val="00DD1711"/>
    <w:rsid w:val="00DD1A83"/>
    <w:rsid w:val="00DD1B52"/>
    <w:rsid w:val="00DD1D33"/>
    <w:rsid w:val="00DD1DB3"/>
    <w:rsid w:val="00DD2047"/>
    <w:rsid w:val="00DD20DB"/>
    <w:rsid w:val="00DD26F8"/>
    <w:rsid w:val="00DD27AF"/>
    <w:rsid w:val="00DD2963"/>
    <w:rsid w:val="00DD2B2E"/>
    <w:rsid w:val="00DD2EEF"/>
    <w:rsid w:val="00DD301B"/>
    <w:rsid w:val="00DD4297"/>
    <w:rsid w:val="00DD4B05"/>
    <w:rsid w:val="00DD56E5"/>
    <w:rsid w:val="00DD5752"/>
    <w:rsid w:val="00DD681A"/>
    <w:rsid w:val="00DD6A8D"/>
    <w:rsid w:val="00DD7840"/>
    <w:rsid w:val="00DD7B0C"/>
    <w:rsid w:val="00DD7BF6"/>
    <w:rsid w:val="00DE0041"/>
    <w:rsid w:val="00DE02C7"/>
    <w:rsid w:val="00DE035B"/>
    <w:rsid w:val="00DE04D2"/>
    <w:rsid w:val="00DE0CAF"/>
    <w:rsid w:val="00DE138E"/>
    <w:rsid w:val="00DE15F5"/>
    <w:rsid w:val="00DE214E"/>
    <w:rsid w:val="00DE21B8"/>
    <w:rsid w:val="00DE58FD"/>
    <w:rsid w:val="00DE5A29"/>
    <w:rsid w:val="00DE5B06"/>
    <w:rsid w:val="00DE5EF5"/>
    <w:rsid w:val="00DE6453"/>
    <w:rsid w:val="00DE77BD"/>
    <w:rsid w:val="00DE7863"/>
    <w:rsid w:val="00DF06C3"/>
    <w:rsid w:val="00DF0F33"/>
    <w:rsid w:val="00DF1ADE"/>
    <w:rsid w:val="00DF2373"/>
    <w:rsid w:val="00DF2AA8"/>
    <w:rsid w:val="00DF32BD"/>
    <w:rsid w:val="00DF3610"/>
    <w:rsid w:val="00DF49EF"/>
    <w:rsid w:val="00DF4B9B"/>
    <w:rsid w:val="00DF4D33"/>
    <w:rsid w:val="00DF4FE5"/>
    <w:rsid w:val="00DF5865"/>
    <w:rsid w:val="00DF5D6A"/>
    <w:rsid w:val="00DF633B"/>
    <w:rsid w:val="00DF6B49"/>
    <w:rsid w:val="00DF714A"/>
    <w:rsid w:val="00DF7B59"/>
    <w:rsid w:val="00DF7E26"/>
    <w:rsid w:val="00DF7F4A"/>
    <w:rsid w:val="00E00097"/>
    <w:rsid w:val="00E00973"/>
    <w:rsid w:val="00E012BB"/>
    <w:rsid w:val="00E0197B"/>
    <w:rsid w:val="00E01C4C"/>
    <w:rsid w:val="00E02E79"/>
    <w:rsid w:val="00E0337E"/>
    <w:rsid w:val="00E03A67"/>
    <w:rsid w:val="00E040BF"/>
    <w:rsid w:val="00E0440A"/>
    <w:rsid w:val="00E046F3"/>
    <w:rsid w:val="00E0494B"/>
    <w:rsid w:val="00E04F29"/>
    <w:rsid w:val="00E0659C"/>
    <w:rsid w:val="00E066A4"/>
    <w:rsid w:val="00E07010"/>
    <w:rsid w:val="00E07BEB"/>
    <w:rsid w:val="00E07D00"/>
    <w:rsid w:val="00E10C27"/>
    <w:rsid w:val="00E10D11"/>
    <w:rsid w:val="00E1117B"/>
    <w:rsid w:val="00E114B0"/>
    <w:rsid w:val="00E114BE"/>
    <w:rsid w:val="00E11639"/>
    <w:rsid w:val="00E1193D"/>
    <w:rsid w:val="00E12041"/>
    <w:rsid w:val="00E1243C"/>
    <w:rsid w:val="00E12DA3"/>
    <w:rsid w:val="00E13943"/>
    <w:rsid w:val="00E1438E"/>
    <w:rsid w:val="00E14796"/>
    <w:rsid w:val="00E15259"/>
    <w:rsid w:val="00E15C8F"/>
    <w:rsid w:val="00E15DB3"/>
    <w:rsid w:val="00E17A0B"/>
    <w:rsid w:val="00E2039C"/>
    <w:rsid w:val="00E20A75"/>
    <w:rsid w:val="00E210A3"/>
    <w:rsid w:val="00E2119C"/>
    <w:rsid w:val="00E213F8"/>
    <w:rsid w:val="00E21CC8"/>
    <w:rsid w:val="00E21DC3"/>
    <w:rsid w:val="00E21E44"/>
    <w:rsid w:val="00E2224F"/>
    <w:rsid w:val="00E22374"/>
    <w:rsid w:val="00E22B95"/>
    <w:rsid w:val="00E22E74"/>
    <w:rsid w:val="00E23369"/>
    <w:rsid w:val="00E23A75"/>
    <w:rsid w:val="00E2430E"/>
    <w:rsid w:val="00E2451E"/>
    <w:rsid w:val="00E253AC"/>
    <w:rsid w:val="00E2553C"/>
    <w:rsid w:val="00E259F1"/>
    <w:rsid w:val="00E269A6"/>
    <w:rsid w:val="00E26ADA"/>
    <w:rsid w:val="00E26EAC"/>
    <w:rsid w:val="00E307DE"/>
    <w:rsid w:val="00E309D8"/>
    <w:rsid w:val="00E310AB"/>
    <w:rsid w:val="00E315E0"/>
    <w:rsid w:val="00E31B19"/>
    <w:rsid w:val="00E32FFB"/>
    <w:rsid w:val="00E33060"/>
    <w:rsid w:val="00E3373A"/>
    <w:rsid w:val="00E33AB7"/>
    <w:rsid w:val="00E33F33"/>
    <w:rsid w:val="00E34896"/>
    <w:rsid w:val="00E35FAC"/>
    <w:rsid w:val="00E3636A"/>
    <w:rsid w:val="00E36473"/>
    <w:rsid w:val="00E36A78"/>
    <w:rsid w:val="00E4045C"/>
    <w:rsid w:val="00E416AD"/>
    <w:rsid w:val="00E41B2F"/>
    <w:rsid w:val="00E42ABD"/>
    <w:rsid w:val="00E43C97"/>
    <w:rsid w:val="00E44066"/>
    <w:rsid w:val="00E44143"/>
    <w:rsid w:val="00E44634"/>
    <w:rsid w:val="00E44F56"/>
    <w:rsid w:val="00E4576E"/>
    <w:rsid w:val="00E45A2E"/>
    <w:rsid w:val="00E46F07"/>
    <w:rsid w:val="00E46F6B"/>
    <w:rsid w:val="00E4701B"/>
    <w:rsid w:val="00E50937"/>
    <w:rsid w:val="00E50AFC"/>
    <w:rsid w:val="00E51170"/>
    <w:rsid w:val="00E51629"/>
    <w:rsid w:val="00E51CD8"/>
    <w:rsid w:val="00E51E5E"/>
    <w:rsid w:val="00E523B7"/>
    <w:rsid w:val="00E52EDC"/>
    <w:rsid w:val="00E5318F"/>
    <w:rsid w:val="00E53F13"/>
    <w:rsid w:val="00E54664"/>
    <w:rsid w:val="00E546C2"/>
    <w:rsid w:val="00E54D1C"/>
    <w:rsid w:val="00E5516E"/>
    <w:rsid w:val="00E559B4"/>
    <w:rsid w:val="00E55BA6"/>
    <w:rsid w:val="00E5676E"/>
    <w:rsid w:val="00E56983"/>
    <w:rsid w:val="00E57492"/>
    <w:rsid w:val="00E57516"/>
    <w:rsid w:val="00E57549"/>
    <w:rsid w:val="00E609DF"/>
    <w:rsid w:val="00E60A71"/>
    <w:rsid w:val="00E60FC8"/>
    <w:rsid w:val="00E610F3"/>
    <w:rsid w:val="00E6157F"/>
    <w:rsid w:val="00E6221F"/>
    <w:rsid w:val="00E62279"/>
    <w:rsid w:val="00E63CE7"/>
    <w:rsid w:val="00E6432B"/>
    <w:rsid w:val="00E64FB7"/>
    <w:rsid w:val="00E6566D"/>
    <w:rsid w:val="00E665D6"/>
    <w:rsid w:val="00E66A3D"/>
    <w:rsid w:val="00E670B3"/>
    <w:rsid w:val="00E67367"/>
    <w:rsid w:val="00E6788D"/>
    <w:rsid w:val="00E7058A"/>
    <w:rsid w:val="00E71BE1"/>
    <w:rsid w:val="00E721E7"/>
    <w:rsid w:val="00E722C4"/>
    <w:rsid w:val="00E725E0"/>
    <w:rsid w:val="00E72E84"/>
    <w:rsid w:val="00E73DC2"/>
    <w:rsid w:val="00E747A0"/>
    <w:rsid w:val="00E747A1"/>
    <w:rsid w:val="00E75CB6"/>
    <w:rsid w:val="00E775C7"/>
    <w:rsid w:val="00E77738"/>
    <w:rsid w:val="00E77A8C"/>
    <w:rsid w:val="00E80ACF"/>
    <w:rsid w:val="00E80FC3"/>
    <w:rsid w:val="00E8143F"/>
    <w:rsid w:val="00E81950"/>
    <w:rsid w:val="00E81AFA"/>
    <w:rsid w:val="00E82D87"/>
    <w:rsid w:val="00E836E0"/>
    <w:rsid w:val="00E8431D"/>
    <w:rsid w:val="00E8508E"/>
    <w:rsid w:val="00E85727"/>
    <w:rsid w:val="00E86779"/>
    <w:rsid w:val="00E86B82"/>
    <w:rsid w:val="00E86E8A"/>
    <w:rsid w:val="00E86E8B"/>
    <w:rsid w:val="00E87525"/>
    <w:rsid w:val="00E87E38"/>
    <w:rsid w:val="00E90421"/>
    <w:rsid w:val="00E90871"/>
    <w:rsid w:val="00E90F2E"/>
    <w:rsid w:val="00E91428"/>
    <w:rsid w:val="00E91B29"/>
    <w:rsid w:val="00E91CCE"/>
    <w:rsid w:val="00E920D1"/>
    <w:rsid w:val="00E92664"/>
    <w:rsid w:val="00E926D2"/>
    <w:rsid w:val="00E933F5"/>
    <w:rsid w:val="00E936E6"/>
    <w:rsid w:val="00E941C0"/>
    <w:rsid w:val="00E95104"/>
    <w:rsid w:val="00E95207"/>
    <w:rsid w:val="00E95A0F"/>
    <w:rsid w:val="00E95A65"/>
    <w:rsid w:val="00E95F5C"/>
    <w:rsid w:val="00E96953"/>
    <w:rsid w:val="00E96C09"/>
    <w:rsid w:val="00E976AA"/>
    <w:rsid w:val="00E9777D"/>
    <w:rsid w:val="00E97CD3"/>
    <w:rsid w:val="00EA01BF"/>
    <w:rsid w:val="00EA05E1"/>
    <w:rsid w:val="00EA092F"/>
    <w:rsid w:val="00EA1A32"/>
    <w:rsid w:val="00EA23A9"/>
    <w:rsid w:val="00EA25F1"/>
    <w:rsid w:val="00EA2F1F"/>
    <w:rsid w:val="00EA2F8F"/>
    <w:rsid w:val="00EA32BE"/>
    <w:rsid w:val="00EA389B"/>
    <w:rsid w:val="00EA3B3A"/>
    <w:rsid w:val="00EA440C"/>
    <w:rsid w:val="00EA4D9C"/>
    <w:rsid w:val="00EA55E0"/>
    <w:rsid w:val="00EA5611"/>
    <w:rsid w:val="00EA5DBA"/>
    <w:rsid w:val="00EA6A51"/>
    <w:rsid w:val="00EB020B"/>
    <w:rsid w:val="00EB0B01"/>
    <w:rsid w:val="00EB0B5A"/>
    <w:rsid w:val="00EB10A9"/>
    <w:rsid w:val="00EB22A6"/>
    <w:rsid w:val="00EB28FD"/>
    <w:rsid w:val="00EB2B1C"/>
    <w:rsid w:val="00EB3403"/>
    <w:rsid w:val="00EB3B12"/>
    <w:rsid w:val="00EB3C82"/>
    <w:rsid w:val="00EB3DBC"/>
    <w:rsid w:val="00EB4150"/>
    <w:rsid w:val="00EB4994"/>
    <w:rsid w:val="00EB4A30"/>
    <w:rsid w:val="00EB5893"/>
    <w:rsid w:val="00EB5CBC"/>
    <w:rsid w:val="00EB62FB"/>
    <w:rsid w:val="00EB67D6"/>
    <w:rsid w:val="00EB6F0E"/>
    <w:rsid w:val="00EB7108"/>
    <w:rsid w:val="00EB7684"/>
    <w:rsid w:val="00EB78D0"/>
    <w:rsid w:val="00EC0F20"/>
    <w:rsid w:val="00EC111F"/>
    <w:rsid w:val="00EC1238"/>
    <w:rsid w:val="00EC14DF"/>
    <w:rsid w:val="00EC177B"/>
    <w:rsid w:val="00EC1D00"/>
    <w:rsid w:val="00EC217E"/>
    <w:rsid w:val="00EC3CB2"/>
    <w:rsid w:val="00EC4059"/>
    <w:rsid w:val="00EC41B2"/>
    <w:rsid w:val="00EC5EE6"/>
    <w:rsid w:val="00EC6058"/>
    <w:rsid w:val="00EC6133"/>
    <w:rsid w:val="00EC63CF"/>
    <w:rsid w:val="00EC64DF"/>
    <w:rsid w:val="00EC6D56"/>
    <w:rsid w:val="00EC703E"/>
    <w:rsid w:val="00EC7546"/>
    <w:rsid w:val="00EC7B35"/>
    <w:rsid w:val="00EC7C56"/>
    <w:rsid w:val="00ED0422"/>
    <w:rsid w:val="00ED0840"/>
    <w:rsid w:val="00ED2A98"/>
    <w:rsid w:val="00ED3110"/>
    <w:rsid w:val="00ED3566"/>
    <w:rsid w:val="00ED40E3"/>
    <w:rsid w:val="00ED4459"/>
    <w:rsid w:val="00ED4902"/>
    <w:rsid w:val="00ED5477"/>
    <w:rsid w:val="00ED5639"/>
    <w:rsid w:val="00ED5EDE"/>
    <w:rsid w:val="00ED65BF"/>
    <w:rsid w:val="00ED75FD"/>
    <w:rsid w:val="00ED7C2E"/>
    <w:rsid w:val="00ED7D6A"/>
    <w:rsid w:val="00EE05A3"/>
    <w:rsid w:val="00EE06A1"/>
    <w:rsid w:val="00EE085A"/>
    <w:rsid w:val="00EE1DC7"/>
    <w:rsid w:val="00EE2BD4"/>
    <w:rsid w:val="00EE361F"/>
    <w:rsid w:val="00EE3881"/>
    <w:rsid w:val="00EE38FB"/>
    <w:rsid w:val="00EE3942"/>
    <w:rsid w:val="00EE4C83"/>
    <w:rsid w:val="00EE4FE1"/>
    <w:rsid w:val="00EE5417"/>
    <w:rsid w:val="00EE5784"/>
    <w:rsid w:val="00EE5D4F"/>
    <w:rsid w:val="00EE5E41"/>
    <w:rsid w:val="00EE603B"/>
    <w:rsid w:val="00EE6759"/>
    <w:rsid w:val="00EE6938"/>
    <w:rsid w:val="00EE6E03"/>
    <w:rsid w:val="00EF005C"/>
    <w:rsid w:val="00EF034E"/>
    <w:rsid w:val="00EF0A94"/>
    <w:rsid w:val="00EF0FB3"/>
    <w:rsid w:val="00EF1066"/>
    <w:rsid w:val="00EF1547"/>
    <w:rsid w:val="00EF2BD2"/>
    <w:rsid w:val="00EF2CCC"/>
    <w:rsid w:val="00EF30EF"/>
    <w:rsid w:val="00EF3167"/>
    <w:rsid w:val="00EF431B"/>
    <w:rsid w:val="00EF4CC4"/>
    <w:rsid w:val="00EF552A"/>
    <w:rsid w:val="00EF5D01"/>
    <w:rsid w:val="00EF6B82"/>
    <w:rsid w:val="00EF72A5"/>
    <w:rsid w:val="00EF7927"/>
    <w:rsid w:val="00F00036"/>
    <w:rsid w:val="00F00338"/>
    <w:rsid w:val="00F0121A"/>
    <w:rsid w:val="00F014D3"/>
    <w:rsid w:val="00F01678"/>
    <w:rsid w:val="00F01A6D"/>
    <w:rsid w:val="00F01C33"/>
    <w:rsid w:val="00F023C1"/>
    <w:rsid w:val="00F02435"/>
    <w:rsid w:val="00F02836"/>
    <w:rsid w:val="00F029D7"/>
    <w:rsid w:val="00F0327A"/>
    <w:rsid w:val="00F03B4C"/>
    <w:rsid w:val="00F05460"/>
    <w:rsid w:val="00F055DD"/>
    <w:rsid w:val="00F05EA5"/>
    <w:rsid w:val="00F06869"/>
    <w:rsid w:val="00F06A2B"/>
    <w:rsid w:val="00F06C25"/>
    <w:rsid w:val="00F06FEF"/>
    <w:rsid w:val="00F07056"/>
    <w:rsid w:val="00F07F77"/>
    <w:rsid w:val="00F1107F"/>
    <w:rsid w:val="00F110F1"/>
    <w:rsid w:val="00F12241"/>
    <w:rsid w:val="00F12503"/>
    <w:rsid w:val="00F12587"/>
    <w:rsid w:val="00F1324E"/>
    <w:rsid w:val="00F133DC"/>
    <w:rsid w:val="00F13C09"/>
    <w:rsid w:val="00F14E76"/>
    <w:rsid w:val="00F156E7"/>
    <w:rsid w:val="00F162A0"/>
    <w:rsid w:val="00F17C20"/>
    <w:rsid w:val="00F17CFE"/>
    <w:rsid w:val="00F20A3A"/>
    <w:rsid w:val="00F22802"/>
    <w:rsid w:val="00F2306F"/>
    <w:rsid w:val="00F23FAF"/>
    <w:rsid w:val="00F24BA2"/>
    <w:rsid w:val="00F24DEB"/>
    <w:rsid w:val="00F24FFB"/>
    <w:rsid w:val="00F251E2"/>
    <w:rsid w:val="00F253DA"/>
    <w:rsid w:val="00F257CB"/>
    <w:rsid w:val="00F25CAF"/>
    <w:rsid w:val="00F2606E"/>
    <w:rsid w:val="00F2724F"/>
    <w:rsid w:val="00F3059E"/>
    <w:rsid w:val="00F306CA"/>
    <w:rsid w:val="00F30A15"/>
    <w:rsid w:val="00F3172A"/>
    <w:rsid w:val="00F32617"/>
    <w:rsid w:val="00F329E8"/>
    <w:rsid w:val="00F32C13"/>
    <w:rsid w:val="00F3307C"/>
    <w:rsid w:val="00F3402D"/>
    <w:rsid w:val="00F3404B"/>
    <w:rsid w:val="00F34778"/>
    <w:rsid w:val="00F34E12"/>
    <w:rsid w:val="00F3639C"/>
    <w:rsid w:val="00F370CD"/>
    <w:rsid w:val="00F375AB"/>
    <w:rsid w:val="00F37F3F"/>
    <w:rsid w:val="00F4027E"/>
    <w:rsid w:val="00F40548"/>
    <w:rsid w:val="00F40593"/>
    <w:rsid w:val="00F40BB0"/>
    <w:rsid w:val="00F41396"/>
    <w:rsid w:val="00F4198E"/>
    <w:rsid w:val="00F4215C"/>
    <w:rsid w:val="00F4221C"/>
    <w:rsid w:val="00F428C2"/>
    <w:rsid w:val="00F433F1"/>
    <w:rsid w:val="00F435A4"/>
    <w:rsid w:val="00F435CF"/>
    <w:rsid w:val="00F43720"/>
    <w:rsid w:val="00F44134"/>
    <w:rsid w:val="00F44BBE"/>
    <w:rsid w:val="00F44BC5"/>
    <w:rsid w:val="00F45267"/>
    <w:rsid w:val="00F4551C"/>
    <w:rsid w:val="00F45C11"/>
    <w:rsid w:val="00F46018"/>
    <w:rsid w:val="00F468F3"/>
    <w:rsid w:val="00F46AA0"/>
    <w:rsid w:val="00F474EE"/>
    <w:rsid w:val="00F501CD"/>
    <w:rsid w:val="00F50593"/>
    <w:rsid w:val="00F5102D"/>
    <w:rsid w:val="00F51A7B"/>
    <w:rsid w:val="00F51C64"/>
    <w:rsid w:val="00F53720"/>
    <w:rsid w:val="00F5386B"/>
    <w:rsid w:val="00F53AE4"/>
    <w:rsid w:val="00F5453E"/>
    <w:rsid w:val="00F54DB7"/>
    <w:rsid w:val="00F55385"/>
    <w:rsid w:val="00F553A1"/>
    <w:rsid w:val="00F56340"/>
    <w:rsid w:val="00F56670"/>
    <w:rsid w:val="00F56787"/>
    <w:rsid w:val="00F56B40"/>
    <w:rsid w:val="00F57037"/>
    <w:rsid w:val="00F5703B"/>
    <w:rsid w:val="00F5789A"/>
    <w:rsid w:val="00F57FF0"/>
    <w:rsid w:val="00F60828"/>
    <w:rsid w:val="00F60A56"/>
    <w:rsid w:val="00F61137"/>
    <w:rsid w:val="00F614CF"/>
    <w:rsid w:val="00F6260D"/>
    <w:rsid w:val="00F6271D"/>
    <w:rsid w:val="00F62B34"/>
    <w:rsid w:val="00F62E8B"/>
    <w:rsid w:val="00F636FE"/>
    <w:rsid w:val="00F64BFC"/>
    <w:rsid w:val="00F64C82"/>
    <w:rsid w:val="00F64E30"/>
    <w:rsid w:val="00F6520B"/>
    <w:rsid w:val="00F65555"/>
    <w:rsid w:val="00F65D92"/>
    <w:rsid w:val="00F6637A"/>
    <w:rsid w:val="00F66802"/>
    <w:rsid w:val="00F66D23"/>
    <w:rsid w:val="00F672A9"/>
    <w:rsid w:val="00F70346"/>
    <w:rsid w:val="00F7081E"/>
    <w:rsid w:val="00F70D92"/>
    <w:rsid w:val="00F71BFC"/>
    <w:rsid w:val="00F72896"/>
    <w:rsid w:val="00F72A8F"/>
    <w:rsid w:val="00F7302C"/>
    <w:rsid w:val="00F73344"/>
    <w:rsid w:val="00F73B43"/>
    <w:rsid w:val="00F73C18"/>
    <w:rsid w:val="00F73C7A"/>
    <w:rsid w:val="00F74BCD"/>
    <w:rsid w:val="00F74E23"/>
    <w:rsid w:val="00F75DE1"/>
    <w:rsid w:val="00F76171"/>
    <w:rsid w:val="00F76690"/>
    <w:rsid w:val="00F775E2"/>
    <w:rsid w:val="00F776F6"/>
    <w:rsid w:val="00F777BE"/>
    <w:rsid w:val="00F7783B"/>
    <w:rsid w:val="00F77FBA"/>
    <w:rsid w:val="00F80CF7"/>
    <w:rsid w:val="00F80F72"/>
    <w:rsid w:val="00F813C1"/>
    <w:rsid w:val="00F81C2D"/>
    <w:rsid w:val="00F848CB"/>
    <w:rsid w:val="00F84A0C"/>
    <w:rsid w:val="00F84D1E"/>
    <w:rsid w:val="00F850EB"/>
    <w:rsid w:val="00F851FD"/>
    <w:rsid w:val="00F85397"/>
    <w:rsid w:val="00F8539B"/>
    <w:rsid w:val="00F861A8"/>
    <w:rsid w:val="00F861FD"/>
    <w:rsid w:val="00F86441"/>
    <w:rsid w:val="00F86E95"/>
    <w:rsid w:val="00F86EE4"/>
    <w:rsid w:val="00F86F7F"/>
    <w:rsid w:val="00F9010E"/>
    <w:rsid w:val="00F915FD"/>
    <w:rsid w:val="00F91628"/>
    <w:rsid w:val="00F91CE9"/>
    <w:rsid w:val="00F92FC2"/>
    <w:rsid w:val="00F93995"/>
    <w:rsid w:val="00F93DEE"/>
    <w:rsid w:val="00F93DFA"/>
    <w:rsid w:val="00F9406B"/>
    <w:rsid w:val="00F94885"/>
    <w:rsid w:val="00F951D0"/>
    <w:rsid w:val="00F9528B"/>
    <w:rsid w:val="00F955FD"/>
    <w:rsid w:val="00F956F1"/>
    <w:rsid w:val="00F96131"/>
    <w:rsid w:val="00F961CB"/>
    <w:rsid w:val="00F9668C"/>
    <w:rsid w:val="00F96F4E"/>
    <w:rsid w:val="00F97443"/>
    <w:rsid w:val="00F97DD1"/>
    <w:rsid w:val="00FA04C7"/>
    <w:rsid w:val="00FA057A"/>
    <w:rsid w:val="00FA0A7D"/>
    <w:rsid w:val="00FA1002"/>
    <w:rsid w:val="00FA12F9"/>
    <w:rsid w:val="00FA1755"/>
    <w:rsid w:val="00FA29BD"/>
    <w:rsid w:val="00FA3579"/>
    <w:rsid w:val="00FA3F99"/>
    <w:rsid w:val="00FA3FC3"/>
    <w:rsid w:val="00FA4115"/>
    <w:rsid w:val="00FA46EC"/>
    <w:rsid w:val="00FA67A8"/>
    <w:rsid w:val="00FA6CE3"/>
    <w:rsid w:val="00FA77AE"/>
    <w:rsid w:val="00FA79B1"/>
    <w:rsid w:val="00FA7FFC"/>
    <w:rsid w:val="00FB06E6"/>
    <w:rsid w:val="00FB120D"/>
    <w:rsid w:val="00FB12FB"/>
    <w:rsid w:val="00FB19A0"/>
    <w:rsid w:val="00FB1C55"/>
    <w:rsid w:val="00FB2F1A"/>
    <w:rsid w:val="00FB3865"/>
    <w:rsid w:val="00FB572C"/>
    <w:rsid w:val="00FB62F8"/>
    <w:rsid w:val="00FB6435"/>
    <w:rsid w:val="00FB662A"/>
    <w:rsid w:val="00FB6B8B"/>
    <w:rsid w:val="00FB70DF"/>
    <w:rsid w:val="00FB7826"/>
    <w:rsid w:val="00FB7AA3"/>
    <w:rsid w:val="00FC04FD"/>
    <w:rsid w:val="00FC06DA"/>
    <w:rsid w:val="00FC08A3"/>
    <w:rsid w:val="00FC1356"/>
    <w:rsid w:val="00FC26D9"/>
    <w:rsid w:val="00FC2B84"/>
    <w:rsid w:val="00FC37D4"/>
    <w:rsid w:val="00FC3C59"/>
    <w:rsid w:val="00FC4D12"/>
    <w:rsid w:val="00FC50CB"/>
    <w:rsid w:val="00FC58F1"/>
    <w:rsid w:val="00FC695E"/>
    <w:rsid w:val="00FC69EE"/>
    <w:rsid w:val="00FC6B60"/>
    <w:rsid w:val="00FC6F10"/>
    <w:rsid w:val="00FC73F1"/>
    <w:rsid w:val="00FD011A"/>
    <w:rsid w:val="00FD0524"/>
    <w:rsid w:val="00FD0800"/>
    <w:rsid w:val="00FD1400"/>
    <w:rsid w:val="00FD187D"/>
    <w:rsid w:val="00FD278C"/>
    <w:rsid w:val="00FD399D"/>
    <w:rsid w:val="00FD3E8F"/>
    <w:rsid w:val="00FD3FA6"/>
    <w:rsid w:val="00FD4BE5"/>
    <w:rsid w:val="00FD5C35"/>
    <w:rsid w:val="00FD631D"/>
    <w:rsid w:val="00FD67B2"/>
    <w:rsid w:val="00FD7A40"/>
    <w:rsid w:val="00FD7CF6"/>
    <w:rsid w:val="00FE01AE"/>
    <w:rsid w:val="00FE0DA5"/>
    <w:rsid w:val="00FE1176"/>
    <w:rsid w:val="00FE1751"/>
    <w:rsid w:val="00FE219D"/>
    <w:rsid w:val="00FE2413"/>
    <w:rsid w:val="00FE272C"/>
    <w:rsid w:val="00FE2814"/>
    <w:rsid w:val="00FE2F0D"/>
    <w:rsid w:val="00FE4564"/>
    <w:rsid w:val="00FE46D4"/>
    <w:rsid w:val="00FE4BB6"/>
    <w:rsid w:val="00FE597B"/>
    <w:rsid w:val="00FE5B7E"/>
    <w:rsid w:val="00FE5D45"/>
    <w:rsid w:val="00FE6C52"/>
    <w:rsid w:val="00FE7E6F"/>
    <w:rsid w:val="00FF01CF"/>
    <w:rsid w:val="00FF0A6E"/>
    <w:rsid w:val="00FF1A36"/>
    <w:rsid w:val="00FF24C3"/>
    <w:rsid w:val="00FF2B5A"/>
    <w:rsid w:val="00FF2F27"/>
    <w:rsid w:val="00FF346F"/>
    <w:rsid w:val="00FF3757"/>
    <w:rsid w:val="00FF55BF"/>
    <w:rsid w:val="00FF5710"/>
    <w:rsid w:val="00FF5E87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05403-7A68-4E24-86A2-6C414194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C34"/>
    <w:pPr>
      <w:bidi/>
      <w:jc w:val="both"/>
    </w:pPr>
    <w:rPr>
      <w:rFonts w:ascii="Times New Roman" w:hAnsi="Times New Roman" w:cs="Nazani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22217"/>
    <w:pPr>
      <w:keepNext/>
      <w:pageBreakBefore/>
      <w:numPr>
        <w:numId w:val="3"/>
      </w:numPr>
      <w:spacing w:before="240" w:after="240"/>
      <w:jc w:val="left"/>
      <w:outlineLvl w:val="0"/>
    </w:pPr>
    <w:rPr>
      <w:rFonts w:cs="Titr"/>
      <w:b/>
      <w:bCs/>
      <w:kern w:val="32"/>
      <w:sz w:val="36"/>
      <w:szCs w:val="36"/>
    </w:rPr>
  </w:style>
  <w:style w:type="paragraph" w:styleId="Heading2">
    <w:name w:val="heading 2"/>
    <w:basedOn w:val="Normal"/>
    <w:next w:val="NewParagraph"/>
    <w:link w:val="Heading2Char"/>
    <w:qFormat/>
    <w:rsid w:val="00F0327A"/>
    <w:pPr>
      <w:keepNext/>
      <w:numPr>
        <w:ilvl w:val="1"/>
        <w:numId w:val="3"/>
      </w:numPr>
      <w:spacing w:before="360" w:after="60"/>
      <w:jc w:val="left"/>
      <w:outlineLvl w:val="1"/>
    </w:pPr>
    <w:rPr>
      <w:rFonts w:cs="Titr"/>
      <w:b/>
      <w:bCs/>
      <w:sz w:val="26"/>
    </w:rPr>
  </w:style>
  <w:style w:type="paragraph" w:styleId="Heading3">
    <w:name w:val="heading 3"/>
    <w:basedOn w:val="Normal"/>
    <w:next w:val="NewParagraph"/>
    <w:link w:val="Heading3Char"/>
    <w:qFormat/>
    <w:rsid w:val="00922217"/>
    <w:pPr>
      <w:keepNext/>
      <w:numPr>
        <w:ilvl w:val="2"/>
        <w:numId w:val="3"/>
      </w:numPr>
      <w:tabs>
        <w:tab w:val="left" w:pos="1274"/>
      </w:tabs>
      <w:spacing w:before="240" w:after="60"/>
      <w:jc w:val="left"/>
      <w:outlineLvl w:val="2"/>
    </w:pPr>
    <w:rPr>
      <w:rFonts w:cs="Titr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1126F"/>
    <w:pPr>
      <w:keepNext/>
      <w:numPr>
        <w:ilvl w:val="3"/>
        <w:numId w:val="3"/>
      </w:numPr>
      <w:spacing w:before="240" w:after="6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55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E5784"/>
    <w:pPr>
      <w:pageBreakBefore/>
      <w:spacing w:before="360" w:after="240"/>
      <w:jc w:val="center"/>
      <w:outlineLvl w:val="5"/>
    </w:pPr>
    <w:rPr>
      <w:rFonts w:cs="Titr"/>
      <w:b/>
      <w:bCs/>
    </w:rPr>
  </w:style>
  <w:style w:type="paragraph" w:styleId="Heading7">
    <w:name w:val="heading 7"/>
    <w:basedOn w:val="Normal"/>
    <w:next w:val="Normal"/>
    <w:link w:val="Heading7Char"/>
    <w:qFormat/>
    <w:rsid w:val="006E55A3"/>
    <w:pPr>
      <w:numPr>
        <w:ilvl w:val="6"/>
        <w:numId w:val="3"/>
      </w:numPr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E55A3"/>
    <w:pPr>
      <w:numPr>
        <w:ilvl w:val="7"/>
        <w:numId w:val="3"/>
      </w:numPr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6E55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22217"/>
    <w:rPr>
      <w:rFonts w:eastAsia="Calibri" w:cs="Titr"/>
      <w:b/>
      <w:bCs/>
      <w:kern w:val="32"/>
      <w:sz w:val="36"/>
      <w:szCs w:val="36"/>
      <w:lang w:val="en-US" w:eastAsia="en-US" w:bidi="ar-SA"/>
    </w:rPr>
  </w:style>
  <w:style w:type="character" w:customStyle="1" w:styleId="Heading2Char">
    <w:name w:val="Heading 2 Char"/>
    <w:link w:val="Heading2"/>
    <w:locked/>
    <w:rsid w:val="00F0327A"/>
    <w:rPr>
      <w:rFonts w:eastAsia="Calibri" w:cs="Titr"/>
      <w:b/>
      <w:bCs/>
      <w:sz w:val="26"/>
      <w:szCs w:val="28"/>
      <w:lang w:val="en-US" w:eastAsia="en-US" w:bidi="ar-SA"/>
    </w:rPr>
  </w:style>
  <w:style w:type="character" w:customStyle="1" w:styleId="Heading3Char">
    <w:name w:val="Heading 3 Char"/>
    <w:link w:val="Heading3"/>
    <w:locked/>
    <w:rsid w:val="00922217"/>
    <w:rPr>
      <w:rFonts w:eastAsia="Calibri" w:cs="Titr"/>
      <w:b/>
      <w:bCs/>
      <w:sz w:val="22"/>
      <w:szCs w:val="26"/>
      <w:lang w:val="en-US" w:eastAsia="en-US" w:bidi="ar-SA"/>
    </w:rPr>
  </w:style>
  <w:style w:type="character" w:customStyle="1" w:styleId="Heading4Char">
    <w:name w:val="Heading 4 Char"/>
    <w:link w:val="Heading4"/>
    <w:locked/>
    <w:rsid w:val="0091126F"/>
    <w:rPr>
      <w:rFonts w:eastAsia="Calibri" w:cs="Nazanin"/>
      <w:b/>
      <w:bCs/>
      <w:sz w:val="24"/>
      <w:szCs w:val="28"/>
      <w:lang w:val="en-US" w:eastAsia="en-US" w:bidi="ar-SA"/>
    </w:rPr>
  </w:style>
  <w:style w:type="character" w:customStyle="1" w:styleId="Heading5Char">
    <w:name w:val="Heading 5 Char"/>
    <w:link w:val="Heading5"/>
    <w:locked/>
    <w:rsid w:val="006E55A3"/>
    <w:rPr>
      <w:rFonts w:cs="Nazanin"/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sid w:val="00BA69DA"/>
    <w:rPr>
      <w:rFonts w:ascii="Times New Roman" w:hAnsi="Times New Roman" w:cs="Titr"/>
      <w:b/>
      <w:bCs/>
      <w:sz w:val="28"/>
      <w:szCs w:val="28"/>
      <w:lang w:bidi="ar-SA"/>
    </w:rPr>
  </w:style>
  <w:style w:type="character" w:customStyle="1" w:styleId="Heading7Char">
    <w:name w:val="Heading 7 Char"/>
    <w:link w:val="Heading7"/>
    <w:semiHidden/>
    <w:locked/>
    <w:rsid w:val="00A52FF9"/>
    <w:rPr>
      <w:rFonts w:eastAsia="Calibri"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semiHidden/>
    <w:locked/>
    <w:rsid w:val="00A52FF9"/>
    <w:rPr>
      <w:rFonts w:eastAsia="Calibri"/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semiHidden/>
    <w:locked/>
    <w:rsid w:val="00A52FF9"/>
    <w:rPr>
      <w:rFonts w:ascii="Arial" w:eastAsia="Calibri" w:hAnsi="Arial" w:cs="Arial"/>
      <w:sz w:val="22"/>
      <w:szCs w:val="22"/>
      <w:lang w:val="en-US" w:eastAsia="en-US" w:bidi="ar-SA"/>
    </w:rPr>
  </w:style>
  <w:style w:type="paragraph" w:customStyle="1" w:styleId="TitlePage">
    <w:name w:val="Title Page"/>
    <w:basedOn w:val="Normal"/>
    <w:rsid w:val="00D23479"/>
    <w:pPr>
      <w:spacing w:line="360" w:lineRule="auto"/>
      <w:jc w:val="center"/>
    </w:pPr>
    <w:rPr>
      <w:rFonts w:ascii="Arial" w:hAnsi="Arial" w:cs="B Titr"/>
      <w:szCs w:val="24"/>
    </w:rPr>
  </w:style>
  <w:style w:type="paragraph" w:customStyle="1" w:styleId="TitlePageNames">
    <w:name w:val="Title Page Names"/>
    <w:basedOn w:val="TitlePage"/>
    <w:rsid w:val="0046663A"/>
    <w:rPr>
      <w:rFonts w:cs="Titr"/>
      <w:b/>
      <w:bCs/>
      <w:sz w:val="28"/>
      <w:szCs w:val="28"/>
    </w:rPr>
  </w:style>
  <w:style w:type="paragraph" w:customStyle="1" w:styleId="CaptionFigure">
    <w:name w:val="Caption_Figure"/>
    <w:basedOn w:val="Normal"/>
    <w:next w:val="Normal"/>
    <w:link w:val="CaptionFigureChar"/>
    <w:rsid w:val="00900A8A"/>
    <w:pPr>
      <w:spacing w:after="240"/>
      <w:jc w:val="center"/>
    </w:pPr>
    <w:rPr>
      <w:b/>
      <w:bCs/>
      <w:sz w:val="20"/>
      <w:szCs w:val="24"/>
      <w:lang w:bidi="fa-IR"/>
    </w:rPr>
  </w:style>
  <w:style w:type="paragraph" w:customStyle="1" w:styleId="Figures">
    <w:name w:val="Figures"/>
    <w:next w:val="CaptionFigure"/>
    <w:rsid w:val="00FB2F1A"/>
    <w:pPr>
      <w:keepNext/>
      <w:bidi/>
      <w:spacing w:before="360" w:after="120"/>
      <w:jc w:val="center"/>
    </w:pPr>
    <w:rPr>
      <w:rFonts w:ascii="Times New Roman" w:hAnsi="Times New Roman" w:cs="Nazanin"/>
      <w:noProof/>
      <w:sz w:val="24"/>
      <w:szCs w:val="28"/>
    </w:rPr>
  </w:style>
  <w:style w:type="paragraph" w:customStyle="1" w:styleId="NewParagraph">
    <w:name w:val="NewParagraph"/>
    <w:basedOn w:val="Normal"/>
    <w:link w:val="NewParagraphChar"/>
    <w:rsid w:val="0043053D"/>
    <w:pPr>
      <w:spacing w:before="120"/>
      <w:ind w:firstLine="284"/>
    </w:pPr>
  </w:style>
  <w:style w:type="paragraph" w:customStyle="1" w:styleId="CaptionTable">
    <w:name w:val="Caption_Table"/>
    <w:basedOn w:val="Normal"/>
    <w:next w:val="Normal"/>
    <w:rsid w:val="00900A8A"/>
    <w:pPr>
      <w:keepNext/>
      <w:spacing w:before="240"/>
      <w:jc w:val="center"/>
    </w:pPr>
    <w:rPr>
      <w:b/>
      <w:bCs/>
      <w:sz w:val="20"/>
      <w:szCs w:val="24"/>
      <w:lang w:bidi="fa-IR"/>
    </w:rPr>
  </w:style>
  <w:style w:type="paragraph" w:customStyle="1" w:styleId="Label">
    <w:name w:val="Label"/>
    <w:basedOn w:val="Normal"/>
    <w:next w:val="Normal"/>
    <w:link w:val="LabelCharChar"/>
    <w:rsid w:val="00F055DD"/>
    <w:pPr>
      <w:spacing w:before="120"/>
      <w:jc w:val="center"/>
    </w:pPr>
    <w:rPr>
      <w:b/>
      <w:bCs/>
      <w:lang w:bidi="fa-IR"/>
    </w:rPr>
  </w:style>
  <w:style w:type="paragraph" w:customStyle="1" w:styleId="Tables">
    <w:name w:val="Tables"/>
    <w:basedOn w:val="Normal"/>
    <w:rsid w:val="00AA2BC6"/>
    <w:pPr>
      <w:jc w:val="center"/>
    </w:pPr>
  </w:style>
  <w:style w:type="paragraph" w:styleId="Revision">
    <w:name w:val="Revision"/>
    <w:hidden/>
    <w:semiHidden/>
    <w:rsid w:val="007126AD"/>
    <w:pPr>
      <w:spacing w:before="60"/>
      <w:ind w:left="851" w:hanging="567"/>
    </w:pPr>
    <w:rPr>
      <w:rFonts w:ascii="Times New Roman" w:hAnsi="Times New Roman" w:cs="Nazanin"/>
      <w:sz w:val="24"/>
      <w:szCs w:val="28"/>
    </w:rPr>
  </w:style>
  <w:style w:type="character" w:customStyle="1" w:styleId="LabelCharChar">
    <w:name w:val="Label Char Char"/>
    <w:link w:val="Label"/>
    <w:locked/>
    <w:rsid w:val="00F055DD"/>
    <w:rPr>
      <w:rFonts w:ascii="Times New Roman" w:hAnsi="Times New Roman" w:cs="Nazanin"/>
      <w:b/>
      <w:bCs/>
      <w:sz w:val="28"/>
      <w:szCs w:val="28"/>
      <w:lang w:bidi="fa-IR"/>
    </w:rPr>
  </w:style>
  <w:style w:type="paragraph" w:customStyle="1" w:styleId="Theoremstyle">
    <w:name w:val="Theorem_style"/>
    <w:basedOn w:val="Normal"/>
    <w:next w:val="Normal"/>
    <w:link w:val="TheoremstyleChar"/>
    <w:rsid w:val="00C8259F"/>
    <w:pPr>
      <w:spacing w:before="60"/>
    </w:pPr>
    <w:rPr>
      <w:b/>
      <w:bCs/>
      <w:sz w:val="22"/>
      <w:szCs w:val="26"/>
      <w:lang w:bidi="fa-IR"/>
    </w:rPr>
  </w:style>
  <w:style w:type="character" w:customStyle="1" w:styleId="TheoremstyleChar">
    <w:name w:val="Theorem_style Char"/>
    <w:link w:val="Theoremstyle"/>
    <w:locked/>
    <w:rsid w:val="00C8259F"/>
    <w:rPr>
      <w:rFonts w:cs="Nazanin"/>
      <w:b/>
      <w:bCs/>
      <w:sz w:val="26"/>
      <w:szCs w:val="26"/>
      <w:lang w:val="en-US" w:eastAsia="en-US" w:bidi="fa-IR"/>
    </w:rPr>
  </w:style>
  <w:style w:type="character" w:styleId="EndnoteReference">
    <w:name w:val="endnote reference"/>
    <w:semiHidden/>
    <w:rsid w:val="009A7F4F"/>
    <w:rPr>
      <w:rFonts w:cs="Times New Roman"/>
      <w:vertAlign w:val="baseline"/>
    </w:rPr>
  </w:style>
  <w:style w:type="paragraph" w:customStyle="1" w:styleId="HeadingRef">
    <w:name w:val="Heading_Ref"/>
    <w:basedOn w:val="Heading1"/>
    <w:rsid w:val="00C8259F"/>
    <w:pPr>
      <w:numPr>
        <w:numId w:val="0"/>
      </w:numPr>
      <w:tabs>
        <w:tab w:val="num" w:pos="2034"/>
      </w:tabs>
    </w:pPr>
    <w:rPr>
      <w:lang w:bidi="fa-IR"/>
    </w:rPr>
  </w:style>
  <w:style w:type="paragraph" w:styleId="Header">
    <w:name w:val="header"/>
    <w:basedOn w:val="Normal"/>
    <w:link w:val="HeaderChar"/>
    <w:rsid w:val="00C8259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603BC5"/>
    <w:rPr>
      <w:rFonts w:cs="Nazanin"/>
      <w:sz w:val="28"/>
      <w:szCs w:val="28"/>
      <w:lang w:val="en-US" w:eastAsia="en-US" w:bidi="ar-SA"/>
    </w:rPr>
  </w:style>
  <w:style w:type="paragraph" w:styleId="Footer">
    <w:name w:val="footer"/>
    <w:basedOn w:val="Normal"/>
    <w:link w:val="FooterChar"/>
    <w:rsid w:val="00C8259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603BC5"/>
    <w:rPr>
      <w:rFonts w:cs="Nazanin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rsid w:val="009F1721"/>
    <w:pPr>
      <w:ind w:left="240"/>
      <w:jc w:val="left"/>
    </w:pPr>
    <w:rPr>
      <w:rFonts w:cs="Times New Roman"/>
      <w:smallCaps/>
      <w:sz w:val="20"/>
      <w:szCs w:val="24"/>
      <w:lang w:bidi="fa-IR"/>
    </w:rPr>
  </w:style>
  <w:style w:type="paragraph" w:styleId="TOC3">
    <w:name w:val="toc 3"/>
    <w:basedOn w:val="Normal"/>
    <w:next w:val="Normal"/>
    <w:autoRedefine/>
    <w:rsid w:val="0058387E"/>
    <w:pPr>
      <w:ind w:left="480"/>
      <w:jc w:val="left"/>
    </w:pPr>
    <w:rPr>
      <w:rFonts w:cs="Times New Roman"/>
      <w:i/>
      <w:iCs/>
      <w:sz w:val="20"/>
      <w:szCs w:val="24"/>
      <w:lang w:bidi="fa-IR"/>
    </w:rPr>
  </w:style>
  <w:style w:type="character" w:styleId="Hyperlink">
    <w:name w:val="Hyperlink"/>
    <w:rsid w:val="00C8259F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rsid w:val="00C8259F"/>
  </w:style>
  <w:style w:type="character" w:styleId="CommentReference">
    <w:name w:val="annotation reference"/>
    <w:semiHidden/>
    <w:rsid w:val="00397E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7ECB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2B64D4"/>
    <w:rPr>
      <w:rFonts w:ascii="Times New Roman" w:hAnsi="Times New Roman" w:cs="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97EC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4D4"/>
    <w:rPr>
      <w:rFonts w:ascii="Times New Roman" w:hAnsi="Times New Roman" w:cs="Nazanin"/>
      <w:b/>
      <w:bCs/>
      <w:lang w:bidi="ar-SA"/>
    </w:rPr>
  </w:style>
  <w:style w:type="paragraph" w:styleId="BalloonText">
    <w:name w:val="Balloon Text"/>
    <w:basedOn w:val="Normal"/>
    <w:link w:val="BalloonTextChar"/>
    <w:semiHidden/>
    <w:rsid w:val="00397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4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C2CAD"/>
    <w:pPr>
      <w:bidi/>
    </w:pPr>
    <w:rPr>
      <w:rFonts w:ascii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9F568C"/>
    <w:pPr>
      <w:bidi w:val="0"/>
      <w:spacing w:after="120"/>
      <w:ind w:left="425" w:hanging="425"/>
    </w:pPr>
    <w:rPr>
      <w:sz w:val="20"/>
      <w:szCs w:val="24"/>
      <w:lang w:bidi="fa-IR"/>
    </w:rPr>
  </w:style>
  <w:style w:type="character" w:customStyle="1" w:styleId="EndnoteTextChar">
    <w:name w:val="Endnote Text Char"/>
    <w:link w:val="EndnoteText"/>
    <w:locked/>
    <w:rsid w:val="009F568C"/>
    <w:rPr>
      <w:rFonts w:ascii="Times New Roman" w:hAnsi="Times New Roman" w:cs="Nazanin"/>
      <w:sz w:val="24"/>
      <w:szCs w:val="24"/>
      <w:lang w:bidi="fa-IR"/>
    </w:rPr>
  </w:style>
  <w:style w:type="paragraph" w:customStyle="1" w:styleId="ListParagraph1">
    <w:name w:val="List Paragraph1"/>
    <w:aliases w:val="Numbered Items"/>
    <w:basedOn w:val="Normal"/>
    <w:rsid w:val="00695FD2"/>
    <w:pPr>
      <w:numPr>
        <w:numId w:val="4"/>
      </w:numPr>
      <w:tabs>
        <w:tab w:val="left" w:pos="849"/>
      </w:tabs>
      <w:contextualSpacing/>
    </w:pPr>
  </w:style>
  <w:style w:type="paragraph" w:styleId="TOC1">
    <w:name w:val="toc 1"/>
    <w:basedOn w:val="Normal"/>
    <w:next w:val="Normal"/>
    <w:autoRedefine/>
    <w:rsid w:val="00B1011A"/>
    <w:pPr>
      <w:tabs>
        <w:tab w:val="right" w:leader="dot" w:pos="8494"/>
      </w:tabs>
      <w:spacing w:before="120" w:after="120"/>
      <w:jc w:val="left"/>
    </w:pPr>
    <w:rPr>
      <w:rFonts w:cs="Times New Roman"/>
      <w:b/>
      <w:bCs/>
      <w:caps/>
      <w:sz w:val="20"/>
      <w:szCs w:val="24"/>
      <w:lang w:bidi="fa-IR"/>
    </w:rPr>
  </w:style>
  <w:style w:type="paragraph" w:styleId="TOC4">
    <w:name w:val="toc 4"/>
    <w:basedOn w:val="Normal"/>
    <w:next w:val="Normal"/>
    <w:rsid w:val="0058387E"/>
    <w:pPr>
      <w:ind w:left="720"/>
      <w:jc w:val="left"/>
    </w:pPr>
    <w:rPr>
      <w:rFonts w:cs="Times New Roman"/>
      <w:sz w:val="18"/>
      <w:szCs w:val="21"/>
      <w:lang w:bidi="fa-IR"/>
    </w:rPr>
  </w:style>
  <w:style w:type="paragraph" w:styleId="FootnoteText">
    <w:name w:val="footnote text"/>
    <w:basedOn w:val="Normal"/>
    <w:link w:val="FootnoteTextChar"/>
    <w:rsid w:val="009F568C"/>
    <w:pPr>
      <w:bidi w:val="0"/>
      <w:ind w:left="170" w:hanging="170"/>
    </w:pPr>
    <w:rPr>
      <w:sz w:val="20"/>
      <w:szCs w:val="24"/>
      <w:lang w:bidi="fa-IR"/>
    </w:rPr>
  </w:style>
  <w:style w:type="character" w:customStyle="1" w:styleId="FootnoteTextChar">
    <w:name w:val="Footnote Text Char"/>
    <w:link w:val="FootnoteText"/>
    <w:locked/>
    <w:rsid w:val="009F568C"/>
    <w:rPr>
      <w:rFonts w:ascii="Times New Roman" w:hAnsi="Times New Roman" w:cs="Nazanin"/>
      <w:sz w:val="24"/>
      <w:szCs w:val="24"/>
      <w:lang w:bidi="fa-IR"/>
    </w:rPr>
  </w:style>
  <w:style w:type="character" w:styleId="FootnoteReference">
    <w:name w:val="footnote reference"/>
    <w:rsid w:val="00C90591"/>
    <w:rPr>
      <w:rFonts w:cs="Times New Roman"/>
      <w:vertAlign w:val="superscript"/>
    </w:rPr>
  </w:style>
  <w:style w:type="paragraph" w:customStyle="1" w:styleId="EquationNumber">
    <w:name w:val="Equation_Number"/>
    <w:basedOn w:val="Normal"/>
    <w:rsid w:val="00C8259F"/>
    <w:pPr>
      <w:jc w:val="left"/>
    </w:pPr>
  </w:style>
  <w:style w:type="paragraph" w:customStyle="1" w:styleId="HeadingAppendix">
    <w:name w:val="Heading_Appendix"/>
    <w:basedOn w:val="Heading1"/>
    <w:next w:val="NewParagraph"/>
    <w:rsid w:val="0091126F"/>
    <w:pPr>
      <w:numPr>
        <w:numId w:val="1"/>
      </w:numPr>
    </w:pPr>
    <w:rPr>
      <w:lang w:bidi="fa-IR"/>
    </w:rPr>
  </w:style>
  <w:style w:type="paragraph" w:customStyle="1" w:styleId="Notation">
    <w:name w:val="Notation"/>
    <w:basedOn w:val="Normal"/>
    <w:rsid w:val="005E579E"/>
    <w:pPr>
      <w:tabs>
        <w:tab w:val="right" w:pos="8787"/>
      </w:tabs>
    </w:pPr>
  </w:style>
  <w:style w:type="paragraph" w:customStyle="1" w:styleId="Headingcentered">
    <w:name w:val="Heading_centered"/>
    <w:basedOn w:val="Heading2"/>
    <w:rsid w:val="00D97E6E"/>
    <w:pPr>
      <w:pageBreakBefore/>
      <w:numPr>
        <w:ilvl w:val="0"/>
        <w:numId w:val="0"/>
      </w:numPr>
      <w:spacing w:after="240"/>
      <w:jc w:val="center"/>
    </w:pPr>
    <w:rPr>
      <w:lang w:bidi="fa-IR"/>
    </w:rPr>
  </w:style>
  <w:style w:type="paragraph" w:customStyle="1" w:styleId="TOCTable">
    <w:name w:val="TOC_Table"/>
    <w:basedOn w:val="Normal"/>
    <w:rsid w:val="005E579E"/>
    <w:pPr>
      <w:pBdr>
        <w:bottom w:val="single" w:sz="12" w:space="1" w:color="auto"/>
      </w:pBdr>
      <w:tabs>
        <w:tab w:val="right" w:pos="8787"/>
      </w:tabs>
      <w:spacing w:after="120"/>
    </w:pPr>
    <w:rPr>
      <w:b/>
      <w:bCs/>
      <w:sz w:val="28"/>
    </w:rPr>
  </w:style>
  <w:style w:type="paragraph" w:styleId="Caption">
    <w:name w:val="caption"/>
    <w:basedOn w:val="CaptionFigure"/>
    <w:next w:val="Normal"/>
    <w:link w:val="CaptionChar"/>
    <w:qFormat/>
    <w:rsid w:val="001F1EFD"/>
  </w:style>
  <w:style w:type="paragraph" w:styleId="DocumentMap">
    <w:name w:val="Document Map"/>
    <w:basedOn w:val="Normal"/>
    <w:link w:val="DocumentMapChar"/>
    <w:semiHidden/>
    <w:rsid w:val="007571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locked/>
    <w:rsid w:val="0075718F"/>
    <w:rPr>
      <w:rFonts w:ascii="Tahoma" w:hAnsi="Tahoma" w:cs="Tahoma"/>
      <w:sz w:val="16"/>
      <w:szCs w:val="16"/>
    </w:rPr>
  </w:style>
  <w:style w:type="paragraph" w:customStyle="1" w:styleId="Glossary">
    <w:name w:val="Glossary"/>
    <w:basedOn w:val="Normal"/>
    <w:rsid w:val="00344927"/>
    <w:pPr>
      <w:ind w:left="129" w:hanging="129"/>
    </w:pPr>
  </w:style>
  <w:style w:type="paragraph" w:customStyle="1" w:styleId="Equation">
    <w:name w:val="Equation"/>
    <w:basedOn w:val="Normal"/>
    <w:next w:val="Normal"/>
    <w:rsid w:val="00DC12C2"/>
    <w:pPr>
      <w:bidi w:val="0"/>
      <w:jc w:val="left"/>
    </w:pPr>
    <w:rPr>
      <w:lang w:bidi="fa-IR"/>
    </w:rPr>
  </w:style>
  <w:style w:type="paragraph" w:customStyle="1" w:styleId="NewParagraphZeroIndent">
    <w:name w:val="NewParagraphZeroIndent"/>
    <w:basedOn w:val="NewParagraph"/>
    <w:next w:val="NewParagraph"/>
    <w:rsid w:val="008B628C"/>
    <w:pPr>
      <w:ind w:hanging="2"/>
    </w:pPr>
  </w:style>
  <w:style w:type="paragraph" w:customStyle="1" w:styleId="a6">
    <w:name w:val="معادله"/>
    <w:basedOn w:val="Normal"/>
    <w:rsid w:val="007F1BEE"/>
    <w:pPr>
      <w:bidi w:val="0"/>
      <w:jc w:val="left"/>
    </w:pPr>
    <w:rPr>
      <w:lang w:bidi="fa-IR"/>
    </w:rPr>
  </w:style>
  <w:style w:type="character" w:styleId="PlaceholderText">
    <w:name w:val="Placeholder Text"/>
    <w:semiHidden/>
    <w:rsid w:val="002B64D4"/>
    <w:rPr>
      <w:rFonts w:cs="Times New Roman"/>
      <w:color w:val="808080"/>
    </w:rPr>
  </w:style>
  <w:style w:type="paragraph" w:customStyle="1" w:styleId="StyleNewParagraphComplexBNazanin14pt">
    <w:name w:val="Style NewParagraph + (Complex) B Nazanin 14 pt"/>
    <w:basedOn w:val="NewParagraph"/>
    <w:rsid w:val="002B64D4"/>
    <w:rPr>
      <w:rFonts w:cs="B Nazanin"/>
      <w:sz w:val="28"/>
    </w:rPr>
  </w:style>
  <w:style w:type="character" w:styleId="Emphasis">
    <w:name w:val="Emphasis"/>
    <w:qFormat/>
    <w:rsid w:val="002B64D4"/>
    <w:rPr>
      <w:rFonts w:cs="Times New Roman"/>
      <w:i/>
      <w:iCs/>
    </w:rPr>
  </w:style>
  <w:style w:type="character" w:styleId="FollowedHyperlink">
    <w:name w:val="FollowedHyperlink"/>
    <w:semiHidden/>
    <w:rsid w:val="002B64D4"/>
    <w:rPr>
      <w:rFonts w:cs="Times New Roman"/>
      <w:color w:val="800080"/>
      <w:u w:val="single"/>
    </w:rPr>
  </w:style>
  <w:style w:type="table" w:customStyle="1" w:styleId="LightShading1">
    <w:name w:val="Light Shading1"/>
    <w:rsid w:val="002B64D4"/>
    <w:pPr>
      <w:jc w:val="both"/>
    </w:pPr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semiHidden/>
    <w:rsid w:val="002B64D4"/>
    <w:rPr>
      <w:rFonts w:cs="Times New Roman"/>
    </w:rPr>
  </w:style>
  <w:style w:type="paragraph" w:customStyle="1" w:styleId="MTDisplayEquation">
    <w:name w:val="MTDisplayEquation"/>
    <w:basedOn w:val="EquationNumber"/>
    <w:next w:val="Normal"/>
    <w:link w:val="MTDisplayEquationChar"/>
    <w:rsid w:val="002B64D4"/>
    <w:pPr>
      <w:tabs>
        <w:tab w:val="center" w:pos="4600"/>
        <w:tab w:val="right" w:pos="9080"/>
      </w:tabs>
      <w:spacing w:line="312" w:lineRule="auto"/>
      <w:ind w:left="144" w:right="432"/>
      <w:jc w:val="both"/>
    </w:pPr>
    <w:rPr>
      <w:lang w:bidi="fa-IR"/>
    </w:rPr>
  </w:style>
  <w:style w:type="character" w:customStyle="1" w:styleId="MTEquationSection">
    <w:name w:val="MTEquationSection"/>
    <w:rsid w:val="002B64D4"/>
  </w:style>
  <w:style w:type="paragraph" w:customStyle="1" w:styleId="NewParagraphZero">
    <w:name w:val="NewParagraphZero"/>
    <w:basedOn w:val="NewParagraph"/>
    <w:next w:val="NewParagraph"/>
    <w:rsid w:val="002B64D4"/>
    <w:pPr>
      <w:spacing w:line="312" w:lineRule="auto"/>
      <w:ind w:hanging="2"/>
    </w:pPr>
    <w:rPr>
      <w:lang w:bidi="fa-IR"/>
    </w:rPr>
  </w:style>
  <w:style w:type="paragraph" w:styleId="NoSpacing">
    <w:name w:val="No Spacing"/>
    <w:link w:val="NoSpacingChar"/>
    <w:qFormat/>
    <w:rsid w:val="002B64D4"/>
    <w:rPr>
      <w:sz w:val="22"/>
      <w:szCs w:val="22"/>
    </w:rPr>
  </w:style>
  <w:style w:type="character" w:customStyle="1" w:styleId="StyleCambriaMathLatinItalic">
    <w:name w:val="Style Cambria Math (Latin) Italic"/>
    <w:rsid w:val="002B64D4"/>
    <w:rPr>
      <w:rFonts w:ascii="Cambria Math" w:hAnsi="Cambria Math" w:cs="Times New Roman"/>
      <w:i/>
      <w:sz w:val="22"/>
    </w:rPr>
  </w:style>
  <w:style w:type="paragraph" w:customStyle="1" w:styleId="StyleEquationNumberLeft">
    <w:name w:val="Style Equation_Number + Left"/>
    <w:basedOn w:val="EquationNumber"/>
    <w:rsid w:val="002B64D4"/>
    <w:pPr>
      <w:numPr>
        <w:numId w:val="5"/>
      </w:numPr>
      <w:spacing w:line="312" w:lineRule="auto"/>
      <w:ind w:right="432"/>
      <w:jc w:val="right"/>
    </w:pPr>
    <w:rPr>
      <w:lang w:bidi="fa-IR"/>
    </w:rPr>
  </w:style>
  <w:style w:type="paragraph" w:customStyle="1" w:styleId="StyleHeading2Bold">
    <w:name w:val="Style Heading 2 + Bold"/>
    <w:basedOn w:val="Heading2"/>
    <w:rsid w:val="002B64D4"/>
    <w:pPr>
      <w:numPr>
        <w:ilvl w:val="0"/>
        <w:numId w:val="0"/>
      </w:numPr>
      <w:tabs>
        <w:tab w:val="num" w:pos="1134"/>
        <w:tab w:val="left" w:pos="1274"/>
      </w:tabs>
      <w:spacing w:before="240" w:line="312" w:lineRule="auto"/>
      <w:ind w:left="1276" w:hanging="1276"/>
    </w:pPr>
    <w:rPr>
      <w:b w:val="0"/>
      <w:sz w:val="24"/>
      <w:szCs w:val="26"/>
      <w:lang w:bidi="fa-IR"/>
    </w:rPr>
  </w:style>
  <w:style w:type="paragraph" w:customStyle="1" w:styleId="Text">
    <w:name w:val="Text"/>
    <w:basedOn w:val="Normal"/>
    <w:rsid w:val="002B64D4"/>
    <w:pPr>
      <w:widowControl w:val="0"/>
      <w:autoSpaceDE w:val="0"/>
      <w:autoSpaceDN w:val="0"/>
      <w:bidi w:val="0"/>
      <w:adjustRightInd w:val="0"/>
      <w:spacing w:line="252" w:lineRule="auto"/>
      <w:ind w:firstLine="202"/>
    </w:pPr>
    <w:rPr>
      <w:rFonts w:cs="Times New Roman"/>
      <w:sz w:val="20"/>
      <w:szCs w:val="20"/>
    </w:rPr>
  </w:style>
  <w:style w:type="paragraph" w:styleId="Title">
    <w:name w:val="Title"/>
    <w:basedOn w:val="ListParagraph1"/>
    <w:next w:val="Normal"/>
    <w:link w:val="TitleChar"/>
    <w:qFormat/>
    <w:rsid w:val="002B64D4"/>
    <w:pPr>
      <w:numPr>
        <w:numId w:val="0"/>
      </w:numPr>
      <w:tabs>
        <w:tab w:val="clear" w:pos="849"/>
      </w:tabs>
      <w:spacing w:line="312" w:lineRule="auto"/>
      <w:ind w:left="720"/>
      <w:jc w:val="lowKashida"/>
    </w:pPr>
    <w:rPr>
      <w:rFonts w:eastAsia="Times New Roman" w:cs="B Nazanin"/>
      <w:kern w:val="28"/>
      <w:sz w:val="28"/>
      <w:lang w:bidi="fa-IR"/>
    </w:rPr>
  </w:style>
  <w:style w:type="character" w:customStyle="1" w:styleId="TitleChar">
    <w:name w:val="Title Char"/>
    <w:link w:val="Title"/>
    <w:locked/>
    <w:rsid w:val="002B64D4"/>
    <w:rPr>
      <w:rFonts w:ascii="Times New Roman" w:hAnsi="Times New Roman" w:cs="B Nazanin"/>
      <w:kern w:val="28"/>
      <w:sz w:val="28"/>
      <w:szCs w:val="28"/>
      <w:lang w:bidi="fa-IR"/>
    </w:rPr>
  </w:style>
  <w:style w:type="paragraph" w:styleId="TOC5">
    <w:name w:val="toc 5"/>
    <w:basedOn w:val="Normal"/>
    <w:next w:val="Normal"/>
    <w:autoRedefine/>
    <w:rsid w:val="002B64D4"/>
    <w:pPr>
      <w:ind w:left="960"/>
      <w:jc w:val="left"/>
    </w:pPr>
    <w:rPr>
      <w:rFonts w:cs="Times New Roman"/>
      <w:sz w:val="18"/>
      <w:szCs w:val="21"/>
      <w:lang w:bidi="fa-IR"/>
    </w:rPr>
  </w:style>
  <w:style w:type="paragraph" w:styleId="TOC6">
    <w:name w:val="toc 6"/>
    <w:basedOn w:val="Normal"/>
    <w:next w:val="Normal"/>
    <w:autoRedefine/>
    <w:rsid w:val="002B64D4"/>
    <w:pPr>
      <w:ind w:left="1200"/>
      <w:jc w:val="left"/>
    </w:pPr>
    <w:rPr>
      <w:rFonts w:cs="Times New Roman"/>
      <w:sz w:val="18"/>
      <w:szCs w:val="21"/>
      <w:lang w:bidi="fa-IR"/>
    </w:rPr>
  </w:style>
  <w:style w:type="paragraph" w:styleId="TOC7">
    <w:name w:val="toc 7"/>
    <w:basedOn w:val="Normal"/>
    <w:next w:val="Normal"/>
    <w:autoRedefine/>
    <w:rsid w:val="002B64D4"/>
    <w:pPr>
      <w:ind w:left="1440"/>
      <w:jc w:val="left"/>
    </w:pPr>
    <w:rPr>
      <w:rFonts w:cs="Times New Roman"/>
      <w:sz w:val="18"/>
      <w:szCs w:val="21"/>
      <w:lang w:bidi="fa-IR"/>
    </w:rPr>
  </w:style>
  <w:style w:type="paragraph" w:styleId="TOC8">
    <w:name w:val="toc 8"/>
    <w:basedOn w:val="Normal"/>
    <w:next w:val="Normal"/>
    <w:autoRedefine/>
    <w:rsid w:val="002B64D4"/>
    <w:pPr>
      <w:ind w:left="1680"/>
      <w:jc w:val="left"/>
    </w:pPr>
    <w:rPr>
      <w:rFonts w:cs="Times New Roman"/>
      <w:sz w:val="18"/>
      <w:szCs w:val="21"/>
      <w:lang w:bidi="fa-IR"/>
    </w:rPr>
  </w:style>
  <w:style w:type="paragraph" w:styleId="TOC9">
    <w:name w:val="toc 9"/>
    <w:basedOn w:val="Normal"/>
    <w:next w:val="Normal"/>
    <w:autoRedefine/>
    <w:rsid w:val="002B64D4"/>
    <w:pPr>
      <w:ind w:left="1920"/>
      <w:jc w:val="left"/>
    </w:pPr>
    <w:rPr>
      <w:rFonts w:cs="Times New Roman"/>
      <w:sz w:val="18"/>
      <w:szCs w:val="21"/>
      <w:lang w:bidi="fa-IR"/>
    </w:rPr>
  </w:style>
  <w:style w:type="paragraph" w:styleId="TOCHeading">
    <w:name w:val="TOC Heading"/>
    <w:basedOn w:val="Heading1"/>
    <w:next w:val="Normal"/>
    <w:qFormat/>
    <w:rsid w:val="002B64D4"/>
    <w:pPr>
      <w:keepLines/>
      <w:pageBreakBefore w:val="0"/>
      <w:widowControl w:val="0"/>
      <w:numPr>
        <w:numId w:val="0"/>
      </w:numPr>
      <w:tabs>
        <w:tab w:val="num" w:pos="2034"/>
      </w:tabs>
      <w:spacing w:before="480" w:after="0"/>
      <w:contextualSpacing/>
      <w:outlineLvl w:val="9"/>
    </w:pPr>
    <w:rPr>
      <w:rFonts w:ascii="Cambria" w:hAnsi="Cambria" w:cs="Times New Roman"/>
      <w:color w:val="365F91"/>
      <w:kern w:val="0"/>
      <w:sz w:val="28"/>
      <w:szCs w:val="2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7">
    <w:name w:val="متن"/>
    <w:rsid w:val="002B64D4"/>
    <w:pPr>
      <w:widowControl w:val="0"/>
      <w:bidi/>
      <w:spacing w:line="298" w:lineRule="auto"/>
      <w:ind w:firstLine="284"/>
      <w:jc w:val="lowKashida"/>
    </w:pPr>
    <w:rPr>
      <w:rFonts w:ascii="Times New Roman" w:hAnsi="Times New Roman" w:cs="B Nazanin"/>
      <w:i/>
      <w:iCs/>
      <w:sz w:val="24"/>
      <w:szCs w:val="28"/>
    </w:rPr>
  </w:style>
  <w:style w:type="character" w:styleId="IntenseReference">
    <w:name w:val="Intense Reference"/>
    <w:qFormat/>
    <w:rsid w:val="002B64D4"/>
    <w:rPr>
      <w:rFonts w:cs="Times New Roman"/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sid w:val="002B64D4"/>
    <w:rPr>
      <w:rFonts w:cs="Times New Roman"/>
      <w:smallCaps/>
      <w:color w:val="C0504D"/>
      <w:u w:val="single"/>
    </w:rPr>
  </w:style>
  <w:style w:type="paragraph" w:customStyle="1" w:styleId="a8">
    <w:name w:val="پاورقي"/>
    <w:rsid w:val="002B64D4"/>
    <w:rPr>
      <w:rFonts w:ascii="Times New Roman" w:hAnsi="Times New Roman" w:cs="B Yagut"/>
      <w:i/>
      <w:iCs/>
      <w:lang w:bidi="fa-IR"/>
    </w:rPr>
  </w:style>
  <w:style w:type="paragraph" w:customStyle="1" w:styleId="a">
    <w:name w:val="فصل"/>
    <w:next w:val="a7"/>
    <w:rsid w:val="002B64D4"/>
    <w:pPr>
      <w:widowControl w:val="0"/>
      <w:numPr>
        <w:numId w:val="6"/>
      </w:numPr>
      <w:tabs>
        <w:tab w:val="center" w:pos="4253"/>
      </w:tabs>
      <w:bidi/>
      <w:ind w:left="425"/>
      <w:outlineLvl w:val="0"/>
    </w:pPr>
    <w:rPr>
      <w:rFonts w:ascii="Times New Roman" w:hAnsi="Times New Roman" w:cs="B Nazanin"/>
      <w:b/>
      <w:bCs/>
      <w:i/>
      <w:iCs/>
      <w:sz w:val="72"/>
      <w:szCs w:val="72"/>
      <w:lang w:bidi="fa-IR"/>
    </w:rPr>
  </w:style>
  <w:style w:type="paragraph" w:customStyle="1" w:styleId="a4">
    <w:name w:val="فرمول"/>
    <w:next w:val="a7"/>
    <w:rsid w:val="002B64D4"/>
    <w:pPr>
      <w:widowControl w:val="0"/>
      <w:numPr>
        <w:ilvl w:val="6"/>
        <w:numId w:val="6"/>
      </w:numPr>
      <w:tabs>
        <w:tab w:val="right" w:pos="7938"/>
      </w:tabs>
      <w:kinsoku w:val="0"/>
      <w:overflowPunct w:val="0"/>
      <w:autoSpaceDE w:val="0"/>
      <w:autoSpaceDN w:val="0"/>
      <w:bidi/>
      <w:adjustRightInd w:val="0"/>
      <w:snapToGrid w:val="0"/>
      <w:spacing w:before="600" w:after="600"/>
      <w:textAlignment w:val="center"/>
      <w:outlineLvl w:val="6"/>
    </w:pPr>
    <w:rPr>
      <w:rFonts w:ascii="Arial" w:hAnsi="Arial" w:cs="B Nazanin"/>
      <w:i/>
      <w:iCs/>
      <w:sz w:val="28"/>
      <w:szCs w:val="28"/>
    </w:rPr>
  </w:style>
  <w:style w:type="paragraph" w:customStyle="1" w:styleId="-">
    <w:name w:val="شکل - جدول"/>
    <w:basedOn w:val="a7"/>
    <w:rsid w:val="002B64D4"/>
    <w:pPr>
      <w:keepNext/>
      <w:keepLines/>
      <w:spacing w:line="240" w:lineRule="auto"/>
      <w:ind w:firstLine="0"/>
      <w:jc w:val="center"/>
    </w:pPr>
    <w:rPr>
      <w:iCs w:val="0"/>
      <w:sz w:val="20"/>
      <w:szCs w:val="24"/>
    </w:rPr>
  </w:style>
  <w:style w:type="paragraph" w:customStyle="1" w:styleId="a3">
    <w:name w:val="زيرنويس شکل"/>
    <w:next w:val="a7"/>
    <w:rsid w:val="002B64D4"/>
    <w:pPr>
      <w:widowControl w:val="0"/>
      <w:numPr>
        <w:ilvl w:val="5"/>
        <w:numId w:val="6"/>
      </w:numPr>
      <w:bidi/>
      <w:adjustRightInd w:val="0"/>
      <w:snapToGrid w:val="0"/>
      <w:spacing w:before="200" w:after="720" w:line="204" w:lineRule="auto"/>
      <w:jc w:val="center"/>
      <w:outlineLvl w:val="5"/>
    </w:pPr>
    <w:rPr>
      <w:rFonts w:ascii="B Nazanin" w:hAnsi="B Nazanin" w:cs="B Nazanin"/>
      <w:i/>
      <w:iCs/>
      <w:sz w:val="24"/>
      <w:szCs w:val="24"/>
      <w:lang w:bidi="fa-IR"/>
    </w:rPr>
  </w:style>
  <w:style w:type="paragraph" w:customStyle="1" w:styleId="a2">
    <w:name w:val="تيتر سوم"/>
    <w:basedOn w:val="a7"/>
    <w:next w:val="a7"/>
    <w:autoRedefine/>
    <w:rsid w:val="002B64D4"/>
    <w:pPr>
      <w:keepNext/>
      <w:numPr>
        <w:ilvl w:val="3"/>
        <w:numId w:val="6"/>
      </w:numPr>
      <w:spacing w:before="920" w:after="600" w:line="240" w:lineRule="auto"/>
      <w:ind w:firstLine="0"/>
      <w:jc w:val="left"/>
      <w:outlineLvl w:val="3"/>
    </w:pPr>
    <w:rPr>
      <w:b/>
      <w:bCs/>
      <w:iCs w:val="0"/>
      <w:sz w:val="28"/>
      <w:szCs w:val="32"/>
      <w:lang w:bidi="fa-IR"/>
    </w:rPr>
  </w:style>
  <w:style w:type="paragraph" w:customStyle="1" w:styleId="a1">
    <w:name w:val="تيتر دوم"/>
    <w:next w:val="a7"/>
    <w:rsid w:val="002B64D4"/>
    <w:pPr>
      <w:keepNext/>
      <w:widowControl w:val="0"/>
      <w:numPr>
        <w:ilvl w:val="2"/>
        <w:numId w:val="6"/>
      </w:numPr>
      <w:bidi/>
      <w:spacing w:before="920" w:after="600"/>
      <w:outlineLvl w:val="2"/>
    </w:pPr>
    <w:rPr>
      <w:rFonts w:ascii="Times New Roman" w:hAnsi="Times New Roman" w:cs="B Nazanin"/>
      <w:b/>
      <w:bCs/>
      <w:i/>
      <w:iCs/>
      <w:sz w:val="32"/>
      <w:szCs w:val="36"/>
      <w:lang w:bidi="fa-IR"/>
    </w:rPr>
  </w:style>
  <w:style w:type="paragraph" w:customStyle="1" w:styleId="a0">
    <w:name w:val="تيتر اول"/>
    <w:next w:val="a7"/>
    <w:rsid w:val="002B64D4"/>
    <w:pPr>
      <w:keepNext/>
      <w:widowControl w:val="0"/>
      <w:numPr>
        <w:ilvl w:val="1"/>
        <w:numId w:val="6"/>
      </w:numPr>
      <w:bidi/>
      <w:spacing w:before="1120" w:after="600"/>
      <w:outlineLvl w:val="1"/>
    </w:pPr>
    <w:rPr>
      <w:rFonts w:ascii="Times New Roman" w:hAnsi="Times New Roman" w:cs="B Nazanin"/>
      <w:b/>
      <w:bCs/>
      <w:i/>
      <w:iCs/>
      <w:sz w:val="40"/>
      <w:szCs w:val="40"/>
      <w:lang w:bidi="fa-IR"/>
    </w:rPr>
  </w:style>
  <w:style w:type="paragraph" w:customStyle="1" w:styleId="a5">
    <w:name w:val="بالانويس جدول"/>
    <w:next w:val="-"/>
    <w:rsid w:val="002B64D4"/>
    <w:pPr>
      <w:keepNext/>
      <w:numPr>
        <w:ilvl w:val="7"/>
        <w:numId w:val="6"/>
      </w:numPr>
      <w:bidi/>
      <w:spacing w:before="800" w:after="100" w:line="204" w:lineRule="auto"/>
      <w:jc w:val="center"/>
      <w:outlineLvl w:val="7"/>
    </w:pPr>
    <w:rPr>
      <w:rFonts w:ascii="Times New Roman" w:hAnsi="Times New Roman" w:cs="B Nazanin"/>
      <w:i/>
      <w:iCs/>
      <w:sz w:val="24"/>
      <w:szCs w:val="24"/>
      <w:lang w:bidi="fa-IR"/>
    </w:rPr>
  </w:style>
  <w:style w:type="paragraph" w:customStyle="1" w:styleId="a9">
    <w:name w:val="عنوان"/>
    <w:basedOn w:val="Normal"/>
    <w:next w:val="a7"/>
    <w:rsid w:val="002B64D4"/>
    <w:pPr>
      <w:widowControl w:val="0"/>
      <w:jc w:val="center"/>
    </w:pPr>
    <w:rPr>
      <w:rFonts w:cs="B Nazanin"/>
      <w:b/>
      <w:bCs/>
      <w:i/>
      <w:iCs/>
      <w:sz w:val="56"/>
      <w:szCs w:val="60"/>
      <w:lang w:bidi="fa-IR"/>
    </w:rPr>
  </w:style>
  <w:style w:type="character" w:styleId="PageNumber">
    <w:name w:val="page number"/>
    <w:rsid w:val="002B64D4"/>
    <w:rPr>
      <w:rFonts w:cs="Times New Roman"/>
    </w:rPr>
  </w:style>
  <w:style w:type="character" w:customStyle="1" w:styleId="NewParagraphChar">
    <w:name w:val="NewParagraph Char"/>
    <w:link w:val="NewParagraph"/>
    <w:locked/>
    <w:rsid w:val="002B64D4"/>
    <w:rPr>
      <w:rFonts w:ascii="Times New Roman" w:hAnsi="Times New Roman" w:cs="Nazanin"/>
      <w:sz w:val="28"/>
      <w:szCs w:val="28"/>
      <w:lang w:bidi="ar-SA"/>
    </w:rPr>
  </w:style>
  <w:style w:type="character" w:customStyle="1" w:styleId="CaptionFigureChar">
    <w:name w:val="Caption_Figure Char"/>
    <w:link w:val="CaptionFigure"/>
    <w:locked/>
    <w:rsid w:val="002B64D4"/>
    <w:rPr>
      <w:rFonts w:ascii="Times New Roman" w:hAnsi="Times New Roman" w:cs="Nazanin"/>
      <w:b/>
      <w:bCs/>
      <w:sz w:val="24"/>
      <w:szCs w:val="24"/>
      <w:lang w:bidi="fa-IR"/>
    </w:rPr>
  </w:style>
  <w:style w:type="character" w:customStyle="1" w:styleId="CaptionChar">
    <w:name w:val="Caption Char"/>
    <w:basedOn w:val="CaptionFigureChar"/>
    <w:link w:val="Caption"/>
    <w:locked/>
    <w:rsid w:val="002B64D4"/>
    <w:rPr>
      <w:rFonts w:ascii="Times New Roman" w:hAnsi="Times New Roman" w:cs="Nazanin"/>
      <w:b/>
      <w:bCs/>
      <w:sz w:val="24"/>
      <w:szCs w:val="24"/>
      <w:lang w:bidi="fa-IR"/>
    </w:rPr>
  </w:style>
  <w:style w:type="character" w:customStyle="1" w:styleId="MTDisplayEquationChar">
    <w:name w:val="MTDisplayEquation Char"/>
    <w:link w:val="MTDisplayEquation"/>
    <w:locked/>
    <w:rsid w:val="002B64D4"/>
    <w:rPr>
      <w:rFonts w:ascii="Times New Roman" w:hAnsi="Times New Roman" w:cs="Nazanin"/>
      <w:sz w:val="28"/>
      <w:szCs w:val="28"/>
      <w:lang w:bidi="fa-IR"/>
    </w:rPr>
  </w:style>
  <w:style w:type="table" w:customStyle="1" w:styleId="MediumList2-Accent11">
    <w:name w:val="Medium List 2 - Accent 11"/>
    <w:rsid w:val="002B64D4"/>
    <w:rPr>
      <w:rFonts w:ascii="Cambria" w:hAnsi="Cambria" w:cs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rsid w:val="002B64D4"/>
    <w:pPr>
      <w:tabs>
        <w:tab w:val="decimal" w:pos="360"/>
      </w:tabs>
      <w:spacing w:after="200" w:line="276" w:lineRule="auto"/>
    </w:pPr>
    <w:rPr>
      <w:rFonts w:ascii="Calibri" w:hAnsi="Calibri" w:cs="Arial"/>
      <w:sz w:val="22"/>
      <w:szCs w:val="22"/>
    </w:rPr>
  </w:style>
  <w:style w:type="character" w:styleId="SubtleEmphasis">
    <w:name w:val="Subtle Emphasis"/>
    <w:qFormat/>
    <w:rsid w:val="002B64D4"/>
    <w:rPr>
      <w:rFonts w:eastAsia="Times New Roman" w:cs="Arial"/>
      <w:i/>
      <w:iCs/>
      <w:color w:val="808080"/>
      <w:sz w:val="22"/>
      <w:szCs w:val="22"/>
      <w:lang w:val="en-US" w:eastAsia="x-none"/>
    </w:rPr>
  </w:style>
  <w:style w:type="table" w:customStyle="1" w:styleId="LightShading-Accent11">
    <w:name w:val="Light Shading - Accent 11"/>
    <w:rsid w:val="002B64D4"/>
    <w:rPr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2">
    <w:name w:val="Calendar 2"/>
    <w:rsid w:val="002B64D4"/>
    <w:pPr>
      <w:jc w:val="center"/>
    </w:pPr>
    <w:rPr>
      <w:sz w:val="28"/>
      <w:szCs w:val="28"/>
      <w:lang w:bidi="fa-IR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2B64D4"/>
    <w:rPr>
      <w:rFonts w:eastAsia="Times New Roman" w:cs="Times New Roman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2B64D4"/>
    <w:pPr>
      <w:numPr>
        <w:ilvl w:val="1"/>
      </w:numPr>
      <w:bidi w:val="0"/>
      <w:spacing w:after="200" w:line="312" w:lineRule="auto"/>
    </w:pPr>
    <w:rPr>
      <w:rFonts w:ascii="Cambria" w:hAnsi="Cambria" w:cs="Times New Roman"/>
      <w:i/>
      <w:iCs/>
      <w:color w:val="4F81BD"/>
      <w:spacing w:val="15"/>
      <w:szCs w:val="24"/>
      <w:lang w:bidi="fa-IR"/>
    </w:rPr>
  </w:style>
  <w:style w:type="character" w:customStyle="1" w:styleId="SubtitleChar">
    <w:name w:val="Subtitle Char"/>
    <w:link w:val="Subtitle"/>
    <w:locked/>
    <w:rsid w:val="002B64D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sid w:val="002B64D4"/>
    <w:rPr>
      <w:rFonts w:cs="Times New Roman"/>
      <w:b/>
      <w:bCs/>
    </w:rPr>
  </w:style>
  <w:style w:type="paragraph" w:styleId="Quote">
    <w:name w:val="Quote"/>
    <w:basedOn w:val="Normal"/>
    <w:next w:val="Normal"/>
    <w:link w:val="QuoteChar"/>
    <w:qFormat/>
    <w:rsid w:val="002B64D4"/>
    <w:pPr>
      <w:bidi w:val="0"/>
      <w:spacing w:after="200" w:line="312" w:lineRule="auto"/>
    </w:pPr>
    <w:rPr>
      <w:i/>
      <w:iCs/>
      <w:color w:val="000000"/>
      <w:lang w:bidi="fa-IR"/>
    </w:rPr>
  </w:style>
  <w:style w:type="character" w:customStyle="1" w:styleId="QuoteChar">
    <w:name w:val="Quote Char"/>
    <w:link w:val="Quote"/>
    <w:locked/>
    <w:rsid w:val="002B64D4"/>
    <w:rPr>
      <w:rFonts w:ascii="Times New Roman" w:hAnsi="Times New Roman" w:cs="Nazanin"/>
      <w:i/>
      <w:iCs/>
      <w:color w:val="000000"/>
      <w:sz w:val="28"/>
      <w:szCs w:val="28"/>
      <w:lang w:bidi="ar-SA"/>
    </w:rPr>
  </w:style>
  <w:style w:type="paragraph" w:styleId="IntenseQuote">
    <w:name w:val="Intense Quote"/>
    <w:basedOn w:val="Normal"/>
    <w:next w:val="Normal"/>
    <w:link w:val="IntenseQuoteChar"/>
    <w:qFormat/>
    <w:rsid w:val="002B64D4"/>
    <w:pPr>
      <w:pBdr>
        <w:bottom w:val="single" w:sz="4" w:space="4" w:color="4F81BD"/>
      </w:pBdr>
      <w:bidi w:val="0"/>
      <w:spacing w:before="200" w:after="280" w:line="312" w:lineRule="auto"/>
      <w:ind w:left="936" w:right="936"/>
    </w:pPr>
    <w:rPr>
      <w:b/>
      <w:bCs/>
      <w:i/>
      <w:iCs/>
      <w:color w:val="4F81BD"/>
      <w:lang w:bidi="fa-IR"/>
    </w:rPr>
  </w:style>
  <w:style w:type="character" w:customStyle="1" w:styleId="IntenseQuoteChar">
    <w:name w:val="Intense Quote Char"/>
    <w:link w:val="IntenseQuote"/>
    <w:locked/>
    <w:rsid w:val="002B64D4"/>
    <w:rPr>
      <w:rFonts w:ascii="Times New Roman" w:hAnsi="Times New Roman" w:cs="Nazanin"/>
      <w:b/>
      <w:bCs/>
      <w:i/>
      <w:iCs/>
      <w:color w:val="4F81BD"/>
      <w:sz w:val="28"/>
      <w:szCs w:val="28"/>
      <w:lang w:bidi="ar-SA"/>
    </w:rPr>
  </w:style>
  <w:style w:type="character" w:styleId="IntenseEmphasis">
    <w:name w:val="Intense Emphasis"/>
    <w:qFormat/>
    <w:rsid w:val="002B64D4"/>
    <w:rPr>
      <w:rFonts w:cs="Times New Roman"/>
      <w:b/>
      <w:bCs/>
      <w:i/>
      <w:iCs/>
      <w:color w:val="4F81BD"/>
    </w:rPr>
  </w:style>
  <w:style w:type="character" w:styleId="BookTitle">
    <w:name w:val="Book Title"/>
    <w:qFormat/>
    <w:rsid w:val="002B64D4"/>
    <w:rPr>
      <w:rFonts w:cs="Times New Roman"/>
      <w:b/>
      <w:bCs/>
      <w:smallCaps/>
      <w:spacing w:val="5"/>
    </w:rPr>
  </w:style>
  <w:style w:type="character" w:customStyle="1" w:styleId="CharChar1">
    <w:name w:val="Char Char1"/>
    <w:rsid w:val="002B64D4"/>
    <w:rPr>
      <w:rFonts w:cs="B Lotus"/>
      <w:b/>
      <w:bCs/>
      <w:lang w:val="en-US" w:eastAsia="en-US" w:bidi="ar-SA"/>
    </w:rPr>
  </w:style>
  <w:style w:type="paragraph" w:styleId="TOAHeading">
    <w:name w:val="toa heading"/>
    <w:basedOn w:val="Normal"/>
    <w:next w:val="Normal"/>
    <w:semiHidden/>
    <w:rsid w:val="002B64D4"/>
    <w:pPr>
      <w:spacing w:before="120" w:line="312" w:lineRule="auto"/>
    </w:pPr>
    <w:rPr>
      <w:rFonts w:ascii="Cambria" w:hAnsi="Cambria" w:cs="Times New Roman"/>
      <w:b/>
      <w:bCs/>
      <w:szCs w:val="24"/>
      <w:lang w:bidi="fa-IR"/>
    </w:rPr>
  </w:style>
  <w:style w:type="character" w:customStyle="1" w:styleId="apple-style-span">
    <w:name w:val="apple-style-span"/>
    <w:rsid w:val="002B64D4"/>
    <w:rPr>
      <w:rFonts w:cs="Times New Roman"/>
    </w:rPr>
  </w:style>
  <w:style w:type="character" w:customStyle="1" w:styleId="apple-converted-space">
    <w:name w:val="apple-converted-space"/>
    <w:rsid w:val="002B64D4"/>
    <w:rPr>
      <w:rFonts w:cs="Times New Roman"/>
    </w:rPr>
  </w:style>
  <w:style w:type="character" w:customStyle="1" w:styleId="hps">
    <w:name w:val="hps"/>
    <w:rsid w:val="002B64D4"/>
    <w:rPr>
      <w:rFonts w:cs="Times New Roman"/>
    </w:rPr>
  </w:style>
  <w:style w:type="table" w:customStyle="1" w:styleId="LightShading-Accent12">
    <w:name w:val="Light Shading - Accent 12"/>
    <w:rsid w:val="002B64D4"/>
    <w:rPr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semiHidden/>
    <w:rsid w:val="002B64D4"/>
    <w:rPr>
      <w:rFonts w:ascii="Calibri" w:hAnsi="Calibri" w:cs="Arial"/>
    </w:rPr>
  </w:style>
  <w:style w:type="paragraph" w:styleId="NormalWeb">
    <w:name w:val="Normal (Web)"/>
    <w:basedOn w:val="Normal"/>
    <w:semiHidden/>
    <w:rsid w:val="002B64D4"/>
    <w:pPr>
      <w:bidi w:val="0"/>
      <w:spacing w:before="100" w:beforeAutospacing="1" w:after="100" w:afterAutospacing="1"/>
      <w:jc w:val="left"/>
    </w:pPr>
    <w:rPr>
      <w:rFonts w:cs="Times New Roman"/>
      <w:szCs w:val="24"/>
    </w:rPr>
  </w:style>
  <w:style w:type="table" w:customStyle="1" w:styleId="MediumShading2-Accent41">
    <w:name w:val="Medium Shading 2 - Accent 41"/>
    <w:rsid w:val="002B64D4"/>
    <w:rPr>
      <w:rFonts w:eastAsia="Times New Roman"/>
      <w:lang w:bidi="fa-I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rsid w:val="002B64D4"/>
  </w:style>
  <w:style w:type="table" w:customStyle="1" w:styleId="MediumList1-Accent11">
    <w:name w:val="Medium List 1 - Accent 11"/>
    <w:rsid w:val="002B64D4"/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1-Accent21">
    <w:name w:val="Medium List 1 - Accent 21"/>
    <w:rsid w:val="002B64D4"/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rmalNumbered">
    <w:name w:val="Normal_Numbered"/>
    <w:rsid w:val="0046318E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E34896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  <w:rsid w:val="007F3811"/>
  </w:style>
  <w:style w:type="table" w:customStyle="1" w:styleId="TableGrid2">
    <w:name w:val="Table Grid2"/>
    <w:basedOn w:val="TableNormal"/>
    <w:next w:val="TableGrid"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Normal"/>
    <w:rsid w:val="007F3811"/>
    <w:pPr>
      <w:jc w:val="center"/>
    </w:pPr>
    <w:rPr>
      <w:rFonts w:eastAsia="Times New Roman"/>
      <w:szCs w:val="24"/>
      <w:lang w:bidi="fa-IR"/>
    </w:rPr>
  </w:style>
  <w:style w:type="table" w:styleId="TableGrid3">
    <w:name w:val="Table Grid 3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7F3811"/>
    <w:pPr>
      <w:numPr>
        <w:numId w:val="7"/>
      </w:numPr>
      <w:overflowPunct w:val="0"/>
      <w:autoSpaceDE w:val="0"/>
      <w:autoSpaceDN w:val="0"/>
      <w:bidi w:val="0"/>
      <w:adjustRightInd w:val="0"/>
    </w:pPr>
    <w:rPr>
      <w:rFonts w:eastAsia="Times New Roman" w:cs="Times New Roman"/>
      <w:sz w:val="16"/>
      <w:szCs w:val="20"/>
      <w:lang w:bidi="fa-IR"/>
    </w:rPr>
  </w:style>
  <w:style w:type="table" w:styleId="TableElegant">
    <w:name w:val="Table Elegant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Char">
    <w:name w:val="Char Char"/>
    <w:rsid w:val="007F3811"/>
    <w:rPr>
      <w:rFonts w:cs="Mitra"/>
      <w:sz w:val="24"/>
      <w:szCs w:val="24"/>
      <w:lang w:val="en-US" w:eastAsia="en-US" w:bidi="fa-IR"/>
    </w:rPr>
  </w:style>
  <w:style w:type="table" w:styleId="TableWeb2">
    <w:name w:val="Table Web 2"/>
    <w:basedOn w:val="TableNormal"/>
    <w:locked/>
    <w:rsid w:val="007F3811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7F3811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genavlink">
    <w:name w:val="pagenavlink"/>
    <w:basedOn w:val="Normal"/>
    <w:rsid w:val="007F3811"/>
    <w:pPr>
      <w:bidi w:val="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harChar0">
    <w:name w:val="Char Char"/>
    <w:locked/>
    <w:rsid w:val="007F3811"/>
    <w:rPr>
      <w:rFonts w:cs="Mitra"/>
      <w:sz w:val="24"/>
      <w:szCs w:val="24"/>
      <w:lang w:val="en-US" w:eastAsia="en-US" w:bidi="fa-IR"/>
    </w:rPr>
  </w:style>
  <w:style w:type="numbering" w:customStyle="1" w:styleId="NoList2">
    <w:name w:val="No List2"/>
    <w:next w:val="NoList"/>
    <w:semiHidden/>
    <w:rsid w:val="007F3811"/>
  </w:style>
  <w:style w:type="table" w:customStyle="1" w:styleId="TableGrid30">
    <w:name w:val="Table Grid3"/>
    <w:basedOn w:val="TableNormal"/>
    <w:next w:val="TableGrid"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rsid w:val="005D26C1"/>
  </w:style>
  <w:style w:type="table" w:customStyle="1" w:styleId="TableGrid4">
    <w:name w:val="Table Grid4"/>
    <w:basedOn w:val="TableNormal"/>
    <w:next w:val="TableGrid"/>
    <w:rsid w:val="005D26C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F4221C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3306B8"/>
  </w:style>
  <w:style w:type="table" w:customStyle="1" w:styleId="TableGrid6">
    <w:name w:val="Table Grid6"/>
    <w:basedOn w:val="TableNormal"/>
    <w:next w:val="TableGrid"/>
    <w:rsid w:val="003306B8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2F6B4B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2F6B4B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rsid w:val="00FE7E6F"/>
  </w:style>
  <w:style w:type="table" w:customStyle="1" w:styleId="TableGrid9">
    <w:name w:val="Table Grid9"/>
    <w:basedOn w:val="TableNormal"/>
    <w:next w:val="TableGrid"/>
    <w:rsid w:val="00FE7E6F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rsid w:val="00377EF7"/>
  </w:style>
  <w:style w:type="table" w:customStyle="1" w:styleId="TableGrid10">
    <w:name w:val="Table Grid10"/>
    <w:basedOn w:val="TableNormal"/>
    <w:next w:val="TableGrid"/>
    <w:rsid w:val="00377EF7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ocked/>
    <w:rsid w:val="00694B19"/>
    <w:pPr>
      <w:spacing w:line="360" w:lineRule="auto"/>
      <w:jc w:val="left"/>
    </w:pPr>
    <w:rPr>
      <w:rFonts w:eastAsia="Times New Roman" w:cs="Badr"/>
      <w:b/>
      <w:bCs/>
      <w:noProof/>
      <w:sz w:val="20"/>
      <w:szCs w:val="20"/>
    </w:rPr>
  </w:style>
  <w:style w:type="paragraph" w:customStyle="1" w:styleId="Default">
    <w:name w:val="Default"/>
    <w:rsid w:val="00174BC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bidi="fa-IR"/>
    </w:rPr>
  </w:style>
  <w:style w:type="character" w:customStyle="1" w:styleId="CharChar4">
    <w:name w:val="Char Char4"/>
    <w:basedOn w:val="DefaultParagraphFont"/>
    <w:locked/>
    <w:rsid w:val="005C5B8A"/>
    <w:rPr>
      <w:rFonts w:ascii="Calibri" w:eastAsia="Calibri" w:hAnsi="Calibri" w:cs="Nazanin"/>
      <w:b/>
      <w:bCs/>
      <w:szCs w:val="24"/>
      <w:lang w:val="en-US" w:eastAsia="en-US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0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i\Desktop\PaperTemplate_f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PaperTemplate_fa.dot</Template>
  <TotalTime>1</TotalTime>
  <Pages>6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فصل اول</vt:lpstr>
    </vt:vector>
  </TitlesOfParts>
  <Company>Econ</Company>
  <LinksUpToDate>false</LinksUpToDate>
  <CharactersWithSpaces>1551</CharactersWithSpaces>
  <SharedDoc>false</SharedDoc>
  <HLinks>
    <vt:vector size="30" baseType="variant"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_Toc505674603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_Toc505674602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_Toc505674601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_Toc505674600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_Toc505674599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فصل اول</dc:title>
  <dc:subject/>
  <dc:creator>Dr. Vahid J. Majd</dc:creator>
  <cp:keywords/>
  <cp:lastModifiedBy>MRN</cp:lastModifiedBy>
  <cp:revision>3</cp:revision>
  <cp:lastPrinted>2018-05-21T14:50:00Z</cp:lastPrinted>
  <dcterms:created xsi:type="dcterms:W3CDTF">2018-05-30T21:18:00Z</dcterms:created>
  <dcterms:modified xsi:type="dcterms:W3CDTF">2018-07-03T13:50:00Z</dcterms:modified>
</cp:coreProperties>
</file>